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7F0C" w:rsidRPr="004C5D7C" w:rsidRDefault="00C27F0C" w:rsidP="004C5D7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4C5D7C">
        <w:rPr>
          <w:rFonts w:ascii="Times New Roman" w:hAnsi="Times New Roman" w:cs="Times New Roman"/>
          <w:sz w:val="28"/>
          <w:szCs w:val="28"/>
        </w:rPr>
        <w:t xml:space="preserve">Приложение </w:t>
      </w:r>
    </w:p>
    <w:p w:rsidR="00C27F0C" w:rsidRPr="004C5D7C" w:rsidRDefault="00C27F0C" w:rsidP="004C5D7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4C5D7C">
        <w:rPr>
          <w:rFonts w:ascii="Times New Roman" w:hAnsi="Times New Roman" w:cs="Times New Roman"/>
          <w:sz w:val="28"/>
          <w:szCs w:val="28"/>
        </w:rPr>
        <w:t xml:space="preserve">к распоряжению администрации </w:t>
      </w:r>
    </w:p>
    <w:p w:rsidR="00C27F0C" w:rsidRPr="004C5D7C" w:rsidRDefault="00C27F0C" w:rsidP="004C5D7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4C5D7C">
        <w:rPr>
          <w:rFonts w:ascii="Times New Roman" w:hAnsi="Times New Roman" w:cs="Times New Roman"/>
          <w:sz w:val="28"/>
          <w:szCs w:val="28"/>
        </w:rPr>
        <w:t>города Пыть-Яха</w:t>
      </w:r>
    </w:p>
    <w:p w:rsidR="00C27F0C" w:rsidRPr="004C5D7C" w:rsidRDefault="00C27F0C" w:rsidP="00A0185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от 25.01.2017 № 133-ра</w:t>
      </w:r>
    </w:p>
    <w:p w:rsidR="00C27F0C" w:rsidRPr="004C5D7C" w:rsidRDefault="00C27F0C" w:rsidP="00A0185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</w:p>
    <w:p w:rsidR="00C27F0C" w:rsidRPr="004C5D7C" w:rsidRDefault="00C27F0C" w:rsidP="00A0185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C27F0C" w:rsidRPr="00A0185F" w:rsidRDefault="00C27F0C" w:rsidP="00690D6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bookmarkStart w:id="0" w:name="Par170"/>
      <w:bookmarkEnd w:id="0"/>
      <w:r w:rsidRPr="00A0185F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МУНИЦИПАЛЬНОЕ ЗАДАНИЕ</w:t>
      </w:r>
    </w:p>
    <w:p w:rsidR="00C27F0C" w:rsidRDefault="00C27F0C" w:rsidP="00690D6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C27F0C" w:rsidRPr="00A0185F" w:rsidRDefault="00C27F0C" w:rsidP="00690D6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A0185F">
        <w:rPr>
          <w:rFonts w:ascii="Times New Roman" w:hAnsi="Times New Roman" w:cs="Times New Roman"/>
          <w:sz w:val="28"/>
          <w:szCs w:val="28"/>
          <w:lang w:eastAsia="ru-RU"/>
        </w:rPr>
        <w:t>на 2017 год и на плановый период 2018 и 2019 годов</w:t>
      </w:r>
    </w:p>
    <w:p w:rsidR="00C27F0C" w:rsidRDefault="00C27F0C" w:rsidP="00690D6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C27F0C" w:rsidRPr="00A0185F" w:rsidRDefault="00C27F0C" w:rsidP="00690D6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C27F0C" w:rsidRPr="00A0185F" w:rsidRDefault="00C27F0C" w:rsidP="00A0185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0185F">
        <w:rPr>
          <w:rFonts w:ascii="Times New Roman" w:hAnsi="Times New Roman" w:cs="Times New Roman"/>
          <w:color w:val="000000"/>
          <w:sz w:val="28"/>
          <w:szCs w:val="28"/>
        </w:rPr>
        <w:t>Наименование муниципального учреждения</w:t>
      </w:r>
      <w:r w:rsidRPr="00A0185F">
        <w:rPr>
          <w:rFonts w:ascii="Times New Roman" w:hAnsi="Times New Roman" w:cs="Times New Roman"/>
          <w:color w:val="000000"/>
          <w:sz w:val="28"/>
          <w:szCs w:val="28"/>
          <w:u w:val="single"/>
        </w:rPr>
        <w:tab/>
        <w:t xml:space="preserve">Муниципальное </w:t>
      </w:r>
      <w:r>
        <w:rPr>
          <w:rFonts w:ascii="Times New Roman" w:hAnsi="Times New Roman" w:cs="Times New Roman"/>
          <w:color w:val="000000"/>
          <w:sz w:val="28"/>
          <w:szCs w:val="28"/>
          <w:u w:val="single"/>
        </w:rPr>
        <w:t>автономное</w:t>
      </w:r>
      <w:r w:rsidRPr="00A0185F">
        <w:rPr>
          <w:rFonts w:ascii="Times New Roman" w:hAnsi="Times New Roman" w:cs="Times New Roman"/>
          <w:color w:val="000000"/>
          <w:sz w:val="28"/>
          <w:szCs w:val="28"/>
          <w:u w:val="single"/>
        </w:rPr>
        <w:t xml:space="preserve"> учреждение </w:t>
      </w:r>
      <w:r>
        <w:rPr>
          <w:rFonts w:ascii="Times New Roman" w:hAnsi="Times New Roman" w:cs="Times New Roman"/>
          <w:color w:val="000000"/>
          <w:sz w:val="28"/>
          <w:szCs w:val="28"/>
          <w:u w:val="single"/>
        </w:rPr>
        <w:t>«Спортивный комплекс»</w:t>
      </w:r>
    </w:p>
    <w:p w:rsidR="00C27F0C" w:rsidRPr="00A0185F" w:rsidRDefault="00C27F0C" w:rsidP="00A0185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C27F0C" w:rsidRDefault="00C27F0C" w:rsidP="00A0185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0185F">
        <w:rPr>
          <w:rFonts w:ascii="Times New Roman" w:hAnsi="Times New Roman" w:cs="Times New Roman"/>
          <w:color w:val="000000"/>
          <w:sz w:val="28"/>
          <w:szCs w:val="28"/>
        </w:rPr>
        <w:t>Виды деятельности муниципального учреждения</w:t>
      </w:r>
      <w:r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C27F0C" w:rsidRDefault="00C27F0C" w:rsidP="00A0185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C27F0C" w:rsidRDefault="00C27F0C" w:rsidP="00A0185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1.) </w:t>
      </w:r>
      <w:r w:rsidRPr="00A0185F"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93.11 </w:t>
      </w:r>
      <w:r w:rsidRPr="009B368D">
        <w:rPr>
          <w:rFonts w:ascii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hAnsi="Times New Roman" w:cs="Times New Roman"/>
          <w:color w:val="000000"/>
          <w:sz w:val="28"/>
          <w:szCs w:val="28"/>
        </w:rPr>
        <w:t>еятельность спортивных объектов;</w:t>
      </w:r>
    </w:p>
    <w:p w:rsidR="00C27F0C" w:rsidRDefault="00C27F0C" w:rsidP="00A0185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2.)</w:t>
      </w:r>
      <w:r>
        <w:rPr>
          <w:rFonts w:ascii="Times New Roman" w:hAnsi="Times New Roman" w:cs="Times New Roman"/>
          <w:color w:val="000000"/>
          <w:sz w:val="28"/>
          <w:szCs w:val="28"/>
        </w:rPr>
        <w:tab/>
        <w:t xml:space="preserve">93.19 </w:t>
      </w:r>
      <w:r w:rsidRPr="009B368D">
        <w:rPr>
          <w:rFonts w:ascii="Times New Roman" w:hAnsi="Times New Roman" w:cs="Times New Roman"/>
          <w:color w:val="000000"/>
          <w:sz w:val="28"/>
          <w:szCs w:val="28"/>
        </w:rPr>
        <w:t>Деятельность в области спорта прочая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C27F0C" w:rsidRDefault="00C27F0C" w:rsidP="00A0185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3.)</w:t>
      </w:r>
      <w:r>
        <w:rPr>
          <w:rFonts w:ascii="Times New Roman" w:hAnsi="Times New Roman" w:cs="Times New Roman"/>
          <w:color w:val="000000"/>
          <w:sz w:val="28"/>
          <w:szCs w:val="28"/>
        </w:rPr>
        <w:tab/>
        <w:t xml:space="preserve">93.29 </w:t>
      </w:r>
      <w:r w:rsidRPr="009B368D">
        <w:rPr>
          <w:rFonts w:ascii="Times New Roman" w:hAnsi="Times New Roman" w:cs="Times New Roman"/>
          <w:color w:val="000000"/>
          <w:sz w:val="28"/>
          <w:szCs w:val="28"/>
        </w:rPr>
        <w:t>Деятельность зрелищно-развлекательная прочая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C27F0C" w:rsidRPr="00A0185F" w:rsidRDefault="00C27F0C" w:rsidP="00A0185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4.)</w:t>
      </w:r>
      <w:r>
        <w:rPr>
          <w:rFonts w:ascii="Times New Roman" w:hAnsi="Times New Roman" w:cs="Times New Roman"/>
          <w:color w:val="000000"/>
          <w:sz w:val="28"/>
          <w:szCs w:val="28"/>
        </w:rPr>
        <w:tab/>
        <w:t xml:space="preserve">96.04 </w:t>
      </w:r>
      <w:r w:rsidRPr="009B368D">
        <w:rPr>
          <w:rFonts w:ascii="Times New Roman" w:hAnsi="Times New Roman" w:cs="Times New Roman"/>
          <w:color w:val="000000"/>
          <w:sz w:val="28"/>
          <w:szCs w:val="28"/>
        </w:rPr>
        <w:t>Деятельность физкультурно-оздоровительная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C27F0C" w:rsidRPr="00A0185F" w:rsidRDefault="00C27F0C" w:rsidP="00A0185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5.)</w:t>
      </w:r>
      <w:r>
        <w:rPr>
          <w:rFonts w:ascii="Times New Roman" w:hAnsi="Times New Roman" w:cs="Times New Roman"/>
          <w:color w:val="000000"/>
          <w:sz w:val="28"/>
          <w:szCs w:val="28"/>
        </w:rPr>
        <w:tab/>
        <w:t xml:space="preserve">77.21 </w:t>
      </w:r>
      <w:r w:rsidRPr="009B368D">
        <w:rPr>
          <w:rFonts w:ascii="Times New Roman" w:hAnsi="Times New Roman" w:cs="Times New Roman"/>
          <w:color w:val="000000"/>
          <w:sz w:val="28"/>
          <w:szCs w:val="28"/>
        </w:rPr>
        <w:t>Прокат и аренда товаров для отдыха и спортивных товаров</w:t>
      </w:r>
    </w:p>
    <w:p w:rsidR="00C27F0C" w:rsidRDefault="00C27F0C" w:rsidP="00A0185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C27F0C" w:rsidRPr="00A0185F" w:rsidRDefault="00C27F0C" w:rsidP="00A0185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0185F">
        <w:rPr>
          <w:rFonts w:ascii="Times New Roman" w:hAnsi="Times New Roman" w:cs="Times New Roman"/>
          <w:color w:val="000000"/>
          <w:sz w:val="28"/>
          <w:szCs w:val="28"/>
        </w:rPr>
        <w:t>Вид муниципального учреждения</w:t>
      </w:r>
      <w:r w:rsidRPr="00A0185F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A0185F">
        <w:rPr>
          <w:rFonts w:ascii="Times New Roman" w:hAnsi="Times New Roman" w:cs="Times New Roman"/>
          <w:color w:val="000000"/>
          <w:sz w:val="28"/>
          <w:szCs w:val="28"/>
          <w:u w:val="single"/>
        </w:rPr>
        <w:t>Физкультурно-спортивные организации</w:t>
      </w:r>
    </w:p>
    <w:p w:rsidR="00C27F0C" w:rsidRPr="00A0185F" w:rsidRDefault="00C27F0C" w:rsidP="00A0185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bookmarkStart w:id="1" w:name="Par175"/>
      <w:bookmarkEnd w:id="1"/>
    </w:p>
    <w:p w:rsidR="00C27F0C" w:rsidRDefault="00C27F0C" w:rsidP="006148B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C27F0C" w:rsidRPr="00A0185F" w:rsidRDefault="00C27F0C" w:rsidP="00A0185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C27F0C" w:rsidRDefault="00C27F0C" w:rsidP="00A0185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C27F0C" w:rsidRDefault="00C27F0C" w:rsidP="00A0185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C27F0C" w:rsidRDefault="00C27F0C" w:rsidP="00A0185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C27F0C" w:rsidRDefault="00C27F0C" w:rsidP="00A0185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C27F0C" w:rsidRDefault="00C27F0C" w:rsidP="00A0185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C27F0C" w:rsidRPr="00A0185F" w:rsidRDefault="00C27F0C" w:rsidP="00A0185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C27F0C" w:rsidRDefault="00C27F0C" w:rsidP="001461E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A0185F">
        <w:rPr>
          <w:rFonts w:ascii="Times New Roman" w:hAnsi="Times New Roman" w:cs="Times New Roman"/>
          <w:sz w:val="28"/>
          <w:szCs w:val="28"/>
          <w:lang w:eastAsia="ru-RU"/>
        </w:rPr>
        <w:t xml:space="preserve">Часть </w:t>
      </w:r>
      <w:r>
        <w:rPr>
          <w:rFonts w:ascii="Times New Roman" w:hAnsi="Times New Roman" w:cs="Times New Roman"/>
          <w:sz w:val="28"/>
          <w:szCs w:val="28"/>
          <w:lang w:eastAsia="ru-RU"/>
        </w:rPr>
        <w:t>2</w:t>
      </w:r>
      <w:r w:rsidRPr="00A0185F">
        <w:rPr>
          <w:rFonts w:ascii="Times New Roman" w:hAnsi="Times New Roman" w:cs="Times New Roman"/>
          <w:sz w:val="28"/>
          <w:szCs w:val="28"/>
          <w:lang w:eastAsia="ru-RU"/>
        </w:rPr>
        <w:t>. Сведения о выполняемых муниципальных работах</w:t>
      </w:r>
    </w:p>
    <w:p w:rsidR="00C27F0C" w:rsidRDefault="00C27F0C" w:rsidP="001461E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27F0C" w:rsidRPr="00A0185F" w:rsidRDefault="00C27F0C" w:rsidP="001461E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A0185F">
        <w:rPr>
          <w:rFonts w:ascii="Times New Roman" w:hAnsi="Times New Roman" w:cs="Times New Roman"/>
          <w:sz w:val="28"/>
          <w:szCs w:val="28"/>
        </w:rPr>
        <w:t xml:space="preserve">Раздел </w:t>
      </w:r>
      <w:r>
        <w:rPr>
          <w:rFonts w:ascii="Times New Roman" w:hAnsi="Times New Roman" w:cs="Times New Roman"/>
          <w:sz w:val="28"/>
          <w:szCs w:val="28"/>
        </w:rPr>
        <w:t>1</w:t>
      </w:r>
    </w:p>
    <w:p w:rsidR="00C27F0C" w:rsidRPr="00A0185F" w:rsidRDefault="00C27F0C" w:rsidP="00A0185F">
      <w:pPr>
        <w:widowControl w:val="0"/>
        <w:autoSpaceDE w:val="0"/>
        <w:autoSpaceDN w:val="0"/>
        <w:adjustRightInd w:val="0"/>
        <w:spacing w:after="0" w:line="240" w:lineRule="auto"/>
        <w:ind w:left="9912" w:firstLine="708"/>
        <w:rPr>
          <w:rFonts w:ascii="Times New Roman" w:hAnsi="Times New Roman" w:cs="Times New Roman"/>
          <w:sz w:val="24"/>
          <w:szCs w:val="24"/>
          <w:lang w:eastAsia="ru-RU"/>
        </w:rPr>
      </w:pPr>
    </w:p>
    <w:p w:rsidR="00C27F0C" w:rsidRPr="00A0185F" w:rsidRDefault="00C27F0C" w:rsidP="00A0185F">
      <w:pPr>
        <w:widowControl w:val="0"/>
        <w:autoSpaceDE w:val="0"/>
        <w:autoSpaceDN w:val="0"/>
        <w:adjustRightInd w:val="0"/>
        <w:spacing w:after="0" w:line="240" w:lineRule="auto"/>
        <w:ind w:left="9912" w:firstLine="708"/>
        <w:rPr>
          <w:rFonts w:ascii="Times New Roman" w:hAnsi="Times New Roman" w:cs="Times New Roman"/>
          <w:sz w:val="28"/>
          <w:szCs w:val="28"/>
          <w:u w:val="single"/>
          <w:lang w:eastAsia="ru-RU"/>
        </w:rPr>
      </w:pPr>
      <w:r>
        <w:rPr>
          <w:noProof/>
          <w:lang w:eastAsia="ru-RU"/>
        </w:rPr>
        <w:pict>
          <v:rect id="Прямоугольник 20" o:spid="_x0000_s1026" style="position:absolute;left:0;text-align:left;margin-left:660.15pt;margin-top:1.1pt;width:83.5pt;height:41.25pt;z-index:251658240;visibility:visible" strokeweight="1.5pt">
            <v:textbox>
              <w:txbxContent>
                <w:p w:rsidR="00C27F0C" w:rsidRPr="00CE3FD9" w:rsidRDefault="00C27F0C" w:rsidP="00A0185F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59427B">
                    <w:rPr>
                      <w:sz w:val="20"/>
                      <w:szCs w:val="20"/>
                    </w:rPr>
                    <w:br/>
                  </w:r>
                  <w:r w:rsidRPr="00CE3FD9">
                    <w:rPr>
                      <w:rFonts w:ascii="Times New Roman" w:hAnsi="Times New Roman" w:cs="Times New Roman"/>
                    </w:rPr>
                    <w:t>30.019.1</w:t>
                  </w:r>
                </w:p>
              </w:txbxContent>
            </v:textbox>
          </v:rect>
        </w:pict>
      </w:r>
      <w:r w:rsidRPr="00A0185F">
        <w:rPr>
          <w:rFonts w:ascii="Times New Roman" w:hAnsi="Times New Roman" w:cs="Times New Roman"/>
          <w:sz w:val="24"/>
          <w:szCs w:val="24"/>
          <w:lang w:eastAsia="ru-RU"/>
        </w:rPr>
        <w:t>Уникальный номер</w:t>
      </w:r>
    </w:p>
    <w:p w:rsidR="00C27F0C" w:rsidRPr="00A0185F" w:rsidRDefault="00C27F0C" w:rsidP="00A0185F">
      <w:pPr>
        <w:widowControl w:val="0"/>
        <w:autoSpaceDE w:val="0"/>
        <w:autoSpaceDN w:val="0"/>
        <w:adjustRightInd w:val="0"/>
        <w:spacing w:after="0" w:line="240" w:lineRule="auto"/>
        <w:ind w:left="4956" w:firstLine="708"/>
        <w:rPr>
          <w:rFonts w:ascii="Times New Roman" w:hAnsi="Times New Roman" w:cs="Times New Roman"/>
          <w:sz w:val="24"/>
          <w:szCs w:val="24"/>
          <w:lang w:eastAsia="ru-RU"/>
        </w:rPr>
      </w:pPr>
      <w:r w:rsidRPr="00A0185F">
        <w:rPr>
          <w:rFonts w:ascii="Times New Roman" w:hAnsi="Times New Roman" w:cs="Times New Roman"/>
          <w:sz w:val="20"/>
          <w:szCs w:val="20"/>
          <w:lang w:eastAsia="ru-RU"/>
        </w:rPr>
        <w:tab/>
      </w:r>
      <w:r w:rsidRPr="00A0185F">
        <w:rPr>
          <w:rFonts w:ascii="Times New Roman" w:hAnsi="Times New Roman" w:cs="Times New Roman"/>
          <w:sz w:val="20"/>
          <w:szCs w:val="20"/>
          <w:lang w:eastAsia="ru-RU"/>
        </w:rPr>
        <w:tab/>
      </w:r>
      <w:r w:rsidRPr="00A0185F">
        <w:rPr>
          <w:rFonts w:ascii="Times New Roman" w:hAnsi="Times New Roman" w:cs="Times New Roman"/>
          <w:sz w:val="20"/>
          <w:szCs w:val="20"/>
          <w:lang w:eastAsia="ru-RU"/>
        </w:rPr>
        <w:tab/>
      </w:r>
      <w:r w:rsidRPr="00A0185F">
        <w:rPr>
          <w:rFonts w:ascii="Times New Roman" w:hAnsi="Times New Roman" w:cs="Times New Roman"/>
          <w:sz w:val="20"/>
          <w:szCs w:val="20"/>
          <w:lang w:eastAsia="ru-RU"/>
        </w:rPr>
        <w:tab/>
      </w:r>
      <w:r w:rsidRPr="00A0185F">
        <w:rPr>
          <w:rFonts w:ascii="Times New Roman" w:hAnsi="Times New Roman" w:cs="Times New Roman"/>
          <w:sz w:val="20"/>
          <w:szCs w:val="20"/>
          <w:lang w:eastAsia="ru-RU"/>
        </w:rPr>
        <w:tab/>
      </w:r>
      <w:r w:rsidRPr="00A0185F">
        <w:rPr>
          <w:rFonts w:ascii="Times New Roman" w:hAnsi="Times New Roman" w:cs="Times New Roman"/>
          <w:sz w:val="20"/>
          <w:szCs w:val="20"/>
          <w:lang w:eastAsia="ru-RU"/>
        </w:rPr>
        <w:tab/>
      </w:r>
      <w:r w:rsidRPr="00A0185F">
        <w:rPr>
          <w:rFonts w:ascii="Times New Roman" w:hAnsi="Times New Roman" w:cs="Times New Roman"/>
          <w:sz w:val="20"/>
          <w:szCs w:val="20"/>
          <w:lang w:eastAsia="ru-RU"/>
        </w:rPr>
        <w:tab/>
      </w:r>
      <w:r w:rsidRPr="00A0185F">
        <w:rPr>
          <w:rFonts w:ascii="Times New Roman" w:hAnsi="Times New Roman" w:cs="Times New Roman"/>
          <w:sz w:val="24"/>
          <w:szCs w:val="24"/>
          <w:lang w:eastAsia="ru-RU"/>
        </w:rPr>
        <w:t>по базовому</w:t>
      </w:r>
    </w:p>
    <w:p w:rsidR="00C27F0C" w:rsidRPr="00A0185F" w:rsidRDefault="00C27F0C" w:rsidP="00A0185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A0185F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A0185F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A0185F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A0185F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A0185F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A0185F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A0185F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A0185F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A0185F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A0185F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A0185F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A0185F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A0185F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A0185F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A0185F">
        <w:rPr>
          <w:rFonts w:ascii="Times New Roman" w:hAnsi="Times New Roman" w:cs="Times New Roman"/>
          <w:sz w:val="24"/>
          <w:szCs w:val="24"/>
          <w:lang w:eastAsia="ru-RU"/>
        </w:rPr>
        <w:tab/>
        <w:t>(отраслевому) перечню</w:t>
      </w:r>
    </w:p>
    <w:p w:rsidR="00C27F0C" w:rsidRPr="00A0185F" w:rsidRDefault="00C27F0C" w:rsidP="00A0185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C27F0C" w:rsidRPr="00A0185F" w:rsidRDefault="00C27F0C" w:rsidP="00A0185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C27F0C" w:rsidRPr="00A0185F" w:rsidRDefault="00C27F0C" w:rsidP="00A0185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A0185F">
        <w:rPr>
          <w:rFonts w:ascii="Times New Roman" w:hAnsi="Times New Roman" w:cs="Times New Roman"/>
          <w:sz w:val="28"/>
          <w:szCs w:val="28"/>
          <w:lang w:eastAsia="ru-RU"/>
        </w:rPr>
        <w:t xml:space="preserve">1. Наименование муниципальной </w:t>
      </w:r>
      <w:r>
        <w:rPr>
          <w:rFonts w:ascii="Times New Roman" w:hAnsi="Times New Roman" w:cs="Times New Roman"/>
          <w:sz w:val="28"/>
          <w:szCs w:val="28"/>
          <w:lang w:eastAsia="ru-RU"/>
        </w:rPr>
        <w:t>работы</w:t>
      </w:r>
      <w:r w:rsidRPr="00A0185F">
        <w:rPr>
          <w:rFonts w:ascii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A0185F">
        <w:rPr>
          <w:rFonts w:ascii="Times New Roman" w:hAnsi="Times New Roman" w:cs="Times New Roman"/>
          <w:sz w:val="28"/>
          <w:szCs w:val="28"/>
          <w:u w:val="single"/>
          <w:lang w:eastAsia="ru-RU"/>
        </w:rPr>
        <w:t>Организация и проведение официальных физкультурных (физкультурно-оздоровительных) мероприятий</w:t>
      </w:r>
      <w:r w:rsidRPr="00A0185F">
        <w:rPr>
          <w:rFonts w:ascii="Times New Roman" w:hAnsi="Times New Roman" w:cs="Times New Roman"/>
          <w:sz w:val="26"/>
          <w:szCs w:val="26"/>
          <w:lang w:eastAsia="ru-RU"/>
        </w:rPr>
        <w:tab/>
      </w:r>
      <w:r w:rsidRPr="00A0185F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A0185F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A0185F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A0185F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A0185F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A0185F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A0185F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A0185F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A0185F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A0185F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A0185F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A0185F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A0185F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A0185F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A0185F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A0185F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A0185F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A0185F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A0185F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A0185F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A0185F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A0185F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A0185F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A0185F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A0185F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A0185F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A0185F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A0185F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A0185F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A0185F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A0185F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A0185F">
        <w:rPr>
          <w:rFonts w:ascii="Times New Roman" w:hAnsi="Times New Roman" w:cs="Times New Roman"/>
          <w:sz w:val="24"/>
          <w:szCs w:val="24"/>
          <w:lang w:eastAsia="ru-RU"/>
        </w:rPr>
        <w:tab/>
      </w:r>
    </w:p>
    <w:p w:rsidR="00C27F0C" w:rsidRPr="00A0185F" w:rsidRDefault="00C27F0C" w:rsidP="00A0185F">
      <w:pPr>
        <w:widowControl w:val="0"/>
        <w:autoSpaceDE w:val="0"/>
        <w:autoSpaceDN w:val="0"/>
        <w:adjustRightInd w:val="0"/>
        <w:spacing w:after="0" w:line="240" w:lineRule="auto"/>
        <w:ind w:right="-31"/>
        <w:rPr>
          <w:rFonts w:ascii="Times New Roman" w:hAnsi="Times New Roman" w:cs="Times New Roman"/>
          <w:sz w:val="28"/>
          <w:szCs w:val="28"/>
          <w:lang w:eastAsia="ru-RU"/>
        </w:rPr>
      </w:pPr>
      <w:r w:rsidRPr="00A0185F">
        <w:rPr>
          <w:rFonts w:ascii="Times New Roman" w:hAnsi="Times New Roman" w:cs="Times New Roman"/>
          <w:sz w:val="28"/>
          <w:szCs w:val="28"/>
          <w:lang w:eastAsia="ru-RU"/>
        </w:rPr>
        <w:t xml:space="preserve">2. Категории потребителей муниципальной </w:t>
      </w:r>
      <w:r>
        <w:rPr>
          <w:rFonts w:ascii="Times New Roman" w:hAnsi="Times New Roman" w:cs="Times New Roman"/>
          <w:sz w:val="28"/>
          <w:szCs w:val="28"/>
          <w:lang w:eastAsia="ru-RU"/>
        </w:rPr>
        <w:t>работы</w:t>
      </w:r>
      <w:r w:rsidRPr="00A0185F">
        <w:rPr>
          <w:rFonts w:ascii="Times New Roman" w:hAnsi="Times New Roman" w:cs="Times New Roman"/>
          <w:sz w:val="28"/>
          <w:szCs w:val="28"/>
          <w:u w:val="single"/>
          <w:lang w:eastAsia="ru-RU"/>
        </w:rPr>
        <w:t>в интересах общества</w:t>
      </w:r>
    </w:p>
    <w:p w:rsidR="00C27F0C" w:rsidRPr="00A0185F" w:rsidRDefault="00C27F0C" w:rsidP="00A0185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A0185F">
        <w:rPr>
          <w:rFonts w:ascii="Times New Roman" w:hAnsi="Times New Roman" w:cs="Times New Roman"/>
          <w:sz w:val="28"/>
          <w:szCs w:val="28"/>
          <w:lang w:eastAsia="ru-RU"/>
        </w:rPr>
        <w:t xml:space="preserve">3. Показатели, характеризующие объем и (или) качество муниципальной </w:t>
      </w:r>
      <w:r>
        <w:rPr>
          <w:rFonts w:ascii="Times New Roman" w:hAnsi="Times New Roman" w:cs="Times New Roman"/>
          <w:sz w:val="28"/>
          <w:szCs w:val="28"/>
          <w:lang w:eastAsia="ru-RU"/>
        </w:rPr>
        <w:t>работы</w:t>
      </w:r>
      <w:r w:rsidRPr="00A0185F">
        <w:rPr>
          <w:rFonts w:ascii="Times New Roman" w:hAnsi="Times New Roman" w:cs="Times New Roman"/>
          <w:sz w:val="28"/>
          <w:szCs w:val="28"/>
          <w:lang w:eastAsia="ru-RU"/>
        </w:rPr>
        <w:t>:</w:t>
      </w:r>
    </w:p>
    <w:p w:rsidR="00C27F0C" w:rsidRPr="00A0185F" w:rsidRDefault="00C27F0C" w:rsidP="00A0185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C27F0C" w:rsidRPr="00A0185F" w:rsidRDefault="00C27F0C" w:rsidP="00A0185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A0185F">
        <w:rPr>
          <w:rFonts w:ascii="Times New Roman" w:hAnsi="Times New Roman" w:cs="Times New Roman"/>
          <w:sz w:val="28"/>
          <w:szCs w:val="28"/>
          <w:lang w:eastAsia="ru-RU"/>
        </w:rPr>
        <w:t>3.1. Показатели, характеризующие качество муниципальной работы:</w:t>
      </w:r>
    </w:p>
    <w:p w:rsidR="00C27F0C" w:rsidRPr="00A0185F" w:rsidRDefault="00C27F0C" w:rsidP="00A0185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tbl>
      <w:tblPr>
        <w:tblW w:w="15309" w:type="dxa"/>
        <w:tblInd w:w="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560"/>
        <w:gridCol w:w="1842"/>
        <w:gridCol w:w="993"/>
        <w:gridCol w:w="1275"/>
        <w:gridCol w:w="1276"/>
        <w:gridCol w:w="1418"/>
        <w:gridCol w:w="1275"/>
        <w:gridCol w:w="1560"/>
        <w:gridCol w:w="850"/>
        <w:gridCol w:w="1134"/>
        <w:gridCol w:w="1134"/>
        <w:gridCol w:w="992"/>
      </w:tblGrid>
      <w:tr w:rsidR="00C27F0C" w:rsidRPr="00075B2F">
        <w:trPr>
          <w:trHeight w:val="174"/>
        </w:trPr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27F0C" w:rsidRPr="00A0185F" w:rsidRDefault="00C27F0C" w:rsidP="00A018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85F">
              <w:rPr>
                <w:rFonts w:ascii="Times New Roman" w:hAnsi="Times New Roman" w:cs="Times New Roman"/>
                <w:sz w:val="24"/>
                <w:szCs w:val="24"/>
              </w:rPr>
              <w:t>Уникальный номер реестровой записи</w:t>
            </w:r>
          </w:p>
        </w:tc>
        <w:tc>
          <w:tcPr>
            <w:tcW w:w="411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27F0C" w:rsidRPr="00A0185F" w:rsidRDefault="00C27F0C" w:rsidP="00A018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8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Показатель, характеризующий содержание муниципальной работы</w:t>
            </w:r>
          </w:p>
        </w:tc>
        <w:tc>
          <w:tcPr>
            <w:tcW w:w="269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27F0C" w:rsidRPr="00A0185F" w:rsidRDefault="00C27F0C" w:rsidP="00A018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8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Показатель, характеризующий условия (формы) выполнения муниципальной работы</w:t>
            </w:r>
          </w:p>
        </w:tc>
        <w:tc>
          <w:tcPr>
            <w:tcW w:w="368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27F0C" w:rsidRPr="00A0185F" w:rsidRDefault="00C27F0C" w:rsidP="00A018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8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Показатель качества муниципальной работы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F0C" w:rsidRPr="00A0185F" w:rsidRDefault="00C27F0C" w:rsidP="00A018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85F">
              <w:rPr>
                <w:rFonts w:ascii="Times New Roman" w:hAnsi="Times New Roman" w:cs="Times New Roman"/>
                <w:sz w:val="24"/>
                <w:szCs w:val="24"/>
              </w:rPr>
              <w:t>Значения показателей качества муниципальной работы</w:t>
            </w:r>
          </w:p>
        </w:tc>
      </w:tr>
      <w:tr w:rsidR="00C27F0C" w:rsidRPr="00075B2F">
        <w:trPr>
          <w:trHeight w:val="276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7F0C" w:rsidRPr="00A0185F" w:rsidRDefault="00C27F0C" w:rsidP="00A018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7F0C" w:rsidRPr="00A0185F" w:rsidRDefault="00C27F0C" w:rsidP="00A018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7F0C" w:rsidRPr="00A0185F" w:rsidRDefault="00C27F0C" w:rsidP="00A018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5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F0C" w:rsidRPr="00A0185F" w:rsidRDefault="00C27F0C" w:rsidP="00A018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27F0C" w:rsidRPr="00A0185F" w:rsidRDefault="00C27F0C" w:rsidP="00A018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85F">
              <w:rPr>
                <w:rFonts w:ascii="Times New Roman" w:hAnsi="Times New Roman" w:cs="Times New Roman"/>
                <w:sz w:val="20"/>
                <w:szCs w:val="20"/>
              </w:rPr>
              <w:t>2017 год</w:t>
            </w:r>
          </w:p>
          <w:p w:rsidR="00C27F0C" w:rsidRPr="00A0185F" w:rsidRDefault="00C27F0C" w:rsidP="00A018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85F">
              <w:rPr>
                <w:rFonts w:ascii="Times New Roman" w:hAnsi="Times New Roman" w:cs="Times New Roman"/>
                <w:sz w:val="20"/>
                <w:szCs w:val="20"/>
              </w:rPr>
              <w:t xml:space="preserve">(очередной финансовый год) 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27F0C" w:rsidRPr="00A0185F" w:rsidRDefault="00C27F0C" w:rsidP="00A018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85F">
              <w:rPr>
                <w:rFonts w:ascii="Times New Roman" w:hAnsi="Times New Roman" w:cs="Times New Roman"/>
                <w:sz w:val="20"/>
                <w:szCs w:val="20"/>
              </w:rPr>
              <w:t>2018 год</w:t>
            </w:r>
          </w:p>
          <w:p w:rsidR="00C27F0C" w:rsidRPr="00A0185F" w:rsidRDefault="00C27F0C" w:rsidP="00A018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85F">
              <w:rPr>
                <w:rFonts w:ascii="Times New Roman" w:hAnsi="Times New Roman" w:cs="Times New Roman"/>
                <w:sz w:val="20"/>
                <w:szCs w:val="20"/>
              </w:rPr>
              <w:t>(1-й год планового периода)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27F0C" w:rsidRPr="00A0185F" w:rsidRDefault="00C27F0C" w:rsidP="00A018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85F">
              <w:rPr>
                <w:rFonts w:ascii="Times New Roman" w:hAnsi="Times New Roman" w:cs="Times New Roman"/>
                <w:sz w:val="20"/>
                <w:szCs w:val="20"/>
              </w:rPr>
              <w:t>2019 год</w:t>
            </w:r>
          </w:p>
          <w:p w:rsidR="00C27F0C" w:rsidRPr="00A0185F" w:rsidRDefault="00C27F0C" w:rsidP="00A018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85F">
              <w:rPr>
                <w:rFonts w:ascii="Times New Roman" w:hAnsi="Times New Roman" w:cs="Times New Roman"/>
                <w:sz w:val="20"/>
                <w:szCs w:val="20"/>
              </w:rPr>
              <w:t>(2-й год планового периода)</w:t>
            </w:r>
          </w:p>
        </w:tc>
      </w:tr>
      <w:tr w:rsidR="00C27F0C" w:rsidRPr="00075B2F">
        <w:trPr>
          <w:trHeight w:val="383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7F0C" w:rsidRPr="00A0185F" w:rsidRDefault="00C27F0C" w:rsidP="00A018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F0C" w:rsidRPr="00A0185F" w:rsidRDefault="00C27F0C" w:rsidP="00A018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F0C" w:rsidRPr="00A0185F" w:rsidRDefault="00C27F0C" w:rsidP="00A018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27F0C" w:rsidRPr="00A0185F" w:rsidRDefault="00C27F0C" w:rsidP="00A018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018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наименование</w:t>
            </w:r>
          </w:p>
          <w:p w:rsidR="00C27F0C" w:rsidRPr="00A0185F" w:rsidRDefault="00C27F0C" w:rsidP="00A018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018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показателя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F0C" w:rsidRPr="00A0185F" w:rsidRDefault="00C27F0C" w:rsidP="00A018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018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единица </w:t>
            </w:r>
          </w:p>
          <w:p w:rsidR="00C27F0C" w:rsidRPr="00A0185F" w:rsidRDefault="00C27F0C" w:rsidP="00A018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018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измерения по ОКЕИ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7F0C" w:rsidRPr="00A0185F" w:rsidRDefault="00C27F0C" w:rsidP="00A018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27F0C" w:rsidRPr="00A0185F" w:rsidRDefault="00C27F0C" w:rsidP="00A018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27F0C" w:rsidRPr="00A0185F" w:rsidRDefault="00C27F0C" w:rsidP="00A018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27F0C" w:rsidRPr="00075B2F">
        <w:trPr>
          <w:trHeight w:val="20"/>
        </w:trPr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F0C" w:rsidRPr="00A0185F" w:rsidRDefault="00C27F0C" w:rsidP="00A018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F0C" w:rsidRPr="00A0185F" w:rsidRDefault="00C27F0C" w:rsidP="009C4A22">
            <w:pPr>
              <w:autoSpaceDE w:val="0"/>
              <w:autoSpaceDN w:val="0"/>
              <w:adjustRightInd w:val="0"/>
              <w:spacing w:after="0" w:line="240" w:lineRule="auto"/>
              <w:ind w:left="-62" w:right="-62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185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Уровни проведения соревнований</w:t>
            </w:r>
          </w:p>
          <w:p w:rsidR="00C27F0C" w:rsidRPr="00A0185F" w:rsidRDefault="00C27F0C" w:rsidP="00A018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2" w:right="-6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F0C" w:rsidRPr="00A0185F" w:rsidRDefault="00C27F0C" w:rsidP="00A018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018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_________</w:t>
            </w:r>
          </w:p>
          <w:p w:rsidR="00C27F0C" w:rsidRPr="00A0185F" w:rsidRDefault="00C27F0C" w:rsidP="00A018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0185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(наименование</w:t>
            </w:r>
          </w:p>
          <w:p w:rsidR="00C27F0C" w:rsidRPr="00A0185F" w:rsidRDefault="00C27F0C" w:rsidP="00A018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2" w:right="-62"/>
              <w:jc w:val="center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A0185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показателя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F0C" w:rsidRPr="00A0185F" w:rsidRDefault="00C27F0C" w:rsidP="00A018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018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___________</w:t>
            </w:r>
          </w:p>
          <w:p w:rsidR="00C27F0C" w:rsidRPr="00A0185F" w:rsidRDefault="00C27F0C" w:rsidP="00A018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0185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(наименование</w:t>
            </w:r>
          </w:p>
          <w:p w:rsidR="00C27F0C" w:rsidRPr="00A0185F" w:rsidRDefault="00C27F0C" w:rsidP="00A018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2" w:right="-62"/>
              <w:jc w:val="center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A0185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показателя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F0C" w:rsidRPr="00A0185F" w:rsidRDefault="00C27F0C" w:rsidP="00A018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0185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_____________</w:t>
            </w:r>
          </w:p>
          <w:p w:rsidR="00C27F0C" w:rsidRPr="00A0185F" w:rsidRDefault="00C27F0C" w:rsidP="00A018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0185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(наименование</w:t>
            </w:r>
          </w:p>
          <w:p w:rsidR="00C27F0C" w:rsidRPr="00A0185F" w:rsidRDefault="00C27F0C" w:rsidP="00A018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185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показателя)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F0C" w:rsidRPr="00A0185F" w:rsidRDefault="00C27F0C" w:rsidP="00A018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0185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_____________</w:t>
            </w:r>
          </w:p>
          <w:p w:rsidR="00C27F0C" w:rsidRPr="00A0185F" w:rsidRDefault="00C27F0C" w:rsidP="00A018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0185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(наименование</w:t>
            </w:r>
          </w:p>
          <w:p w:rsidR="00C27F0C" w:rsidRPr="00A0185F" w:rsidRDefault="00C27F0C" w:rsidP="00A018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185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показателя)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F0C" w:rsidRPr="00A0185F" w:rsidRDefault="00C27F0C" w:rsidP="00A018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F0C" w:rsidRPr="00A0185F" w:rsidRDefault="00C27F0C" w:rsidP="00A018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018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наименование</w:t>
            </w:r>
          </w:p>
          <w:p w:rsidR="00C27F0C" w:rsidRPr="00A0185F" w:rsidRDefault="00C27F0C" w:rsidP="00A018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F0C" w:rsidRPr="00A0185F" w:rsidRDefault="00C27F0C" w:rsidP="00A018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85F">
              <w:rPr>
                <w:rFonts w:ascii="Times New Roman" w:hAnsi="Times New Roman" w:cs="Times New Roman"/>
                <w:sz w:val="20"/>
                <w:szCs w:val="20"/>
              </w:rPr>
              <w:t>код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F0C" w:rsidRPr="00A0185F" w:rsidRDefault="00C27F0C" w:rsidP="00A018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27F0C" w:rsidRPr="00A0185F" w:rsidRDefault="00C27F0C" w:rsidP="00A018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27F0C" w:rsidRPr="00A0185F" w:rsidRDefault="00C27F0C" w:rsidP="00A018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27F0C" w:rsidRPr="00075B2F">
        <w:trPr>
          <w:trHeight w:val="72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F0C" w:rsidRPr="00A0185F" w:rsidRDefault="00C27F0C" w:rsidP="00A018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85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F0C" w:rsidRPr="00A0185F" w:rsidRDefault="00C27F0C" w:rsidP="00A0185F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0185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F0C" w:rsidRPr="00A0185F" w:rsidRDefault="00C27F0C" w:rsidP="00A0185F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0185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F0C" w:rsidRPr="00A0185F" w:rsidRDefault="00C27F0C" w:rsidP="00A0185F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0185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F0C" w:rsidRPr="00A0185F" w:rsidRDefault="00C27F0C" w:rsidP="00A018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85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F0C" w:rsidRPr="00A0185F" w:rsidRDefault="00C27F0C" w:rsidP="00A018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85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F0C" w:rsidRPr="00A0185F" w:rsidRDefault="00C27F0C" w:rsidP="00A018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85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F0C" w:rsidRPr="00A0185F" w:rsidRDefault="00C27F0C" w:rsidP="00A018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85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F0C" w:rsidRPr="00A0185F" w:rsidRDefault="00C27F0C" w:rsidP="00A018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85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F0C" w:rsidRPr="00A0185F" w:rsidRDefault="00C27F0C" w:rsidP="00A018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85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7F0C" w:rsidRPr="00A0185F" w:rsidRDefault="00C27F0C" w:rsidP="00A018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85F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7F0C" w:rsidRPr="00A0185F" w:rsidRDefault="00C27F0C" w:rsidP="00A018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85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C27F0C" w:rsidRPr="00075B2F">
        <w:trPr>
          <w:trHeight w:val="690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F0C" w:rsidRPr="00A0185F" w:rsidRDefault="00C27F0C" w:rsidP="00A018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0185F">
              <w:rPr>
                <w:rFonts w:ascii="Times New Roman" w:hAnsi="Times New Roman" w:cs="Times New Roman"/>
                <w:sz w:val="20"/>
                <w:szCs w:val="20"/>
              </w:rPr>
              <w:t>748850000131033440330019100600000000008108102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F0C" w:rsidRPr="00A0185F" w:rsidRDefault="00C27F0C" w:rsidP="00A018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0185F">
              <w:rPr>
                <w:rFonts w:ascii="Times New Roman" w:hAnsi="Times New Roman" w:cs="Times New Roman"/>
                <w:sz w:val="20"/>
                <w:szCs w:val="20"/>
              </w:rPr>
              <w:t>Муниципальные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F0C" w:rsidRPr="00A0185F" w:rsidRDefault="00C27F0C" w:rsidP="00A018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F0C" w:rsidRPr="00A0185F" w:rsidRDefault="00C27F0C" w:rsidP="00A018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F0C" w:rsidRPr="00A0185F" w:rsidRDefault="00C27F0C" w:rsidP="00A018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F0C" w:rsidRPr="00A0185F" w:rsidRDefault="00C27F0C" w:rsidP="00A018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F0C" w:rsidRPr="00A0185F" w:rsidRDefault="00C27F0C" w:rsidP="00A018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85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F0C" w:rsidRPr="00A0185F" w:rsidRDefault="00C27F0C" w:rsidP="00A018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85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F0C" w:rsidRPr="00A0185F" w:rsidRDefault="00C27F0C" w:rsidP="00A018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85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F0C" w:rsidRPr="00A0185F" w:rsidRDefault="00C27F0C" w:rsidP="00A018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85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7F0C" w:rsidRPr="00A0185F" w:rsidRDefault="00C27F0C" w:rsidP="00A018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85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7F0C" w:rsidRPr="00A0185F" w:rsidRDefault="00C27F0C" w:rsidP="00A018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85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C27F0C" w:rsidRPr="00075B2F">
        <w:trPr>
          <w:trHeight w:val="255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F0C" w:rsidRPr="00A0185F" w:rsidRDefault="00C27F0C" w:rsidP="00A018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0185F">
              <w:rPr>
                <w:rFonts w:ascii="Times New Roman" w:hAnsi="Times New Roman" w:cs="Times New Roman"/>
                <w:sz w:val="20"/>
                <w:szCs w:val="20"/>
              </w:rPr>
              <w:t>748850000131033440330019100300000000001108101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F0C" w:rsidRPr="00A0185F" w:rsidRDefault="00C27F0C" w:rsidP="00A018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0185F">
              <w:rPr>
                <w:rFonts w:ascii="Times New Roman" w:hAnsi="Times New Roman" w:cs="Times New Roman"/>
                <w:sz w:val="20"/>
                <w:szCs w:val="20"/>
              </w:rPr>
              <w:t>Межрегиональные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F0C" w:rsidRPr="00A0185F" w:rsidRDefault="00C27F0C" w:rsidP="00A018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F0C" w:rsidRPr="00A0185F" w:rsidRDefault="00C27F0C" w:rsidP="00A018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F0C" w:rsidRPr="00A0185F" w:rsidRDefault="00C27F0C" w:rsidP="00A018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F0C" w:rsidRPr="00A0185F" w:rsidRDefault="00C27F0C" w:rsidP="00A018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F0C" w:rsidRPr="00A0185F" w:rsidRDefault="00C27F0C" w:rsidP="00A018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85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F0C" w:rsidRPr="00A0185F" w:rsidRDefault="00C27F0C" w:rsidP="00A018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85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F0C" w:rsidRPr="00A0185F" w:rsidRDefault="00C27F0C" w:rsidP="00A018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85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F0C" w:rsidRPr="00A0185F" w:rsidRDefault="00C27F0C" w:rsidP="00A018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85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7F0C" w:rsidRPr="00A0185F" w:rsidRDefault="00C27F0C" w:rsidP="00A018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85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7F0C" w:rsidRPr="00A0185F" w:rsidRDefault="00C27F0C" w:rsidP="00A018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85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C27F0C" w:rsidRPr="00075B2F">
        <w:trPr>
          <w:trHeight w:val="165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F0C" w:rsidRPr="00A0185F" w:rsidRDefault="00C27F0C" w:rsidP="00A018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0185F">
              <w:rPr>
                <w:rFonts w:ascii="Times New Roman" w:hAnsi="Times New Roman" w:cs="Times New Roman"/>
                <w:sz w:val="20"/>
                <w:szCs w:val="20"/>
              </w:rPr>
              <w:t>748850000131033440330019100400000000000108102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F0C" w:rsidRPr="00A0185F" w:rsidRDefault="00C27F0C" w:rsidP="00A018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0185F">
              <w:rPr>
                <w:rFonts w:ascii="Times New Roman" w:hAnsi="Times New Roman" w:cs="Times New Roman"/>
                <w:sz w:val="20"/>
                <w:szCs w:val="20"/>
              </w:rPr>
              <w:t>Региональные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F0C" w:rsidRPr="00A0185F" w:rsidRDefault="00C27F0C" w:rsidP="00A018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F0C" w:rsidRPr="00A0185F" w:rsidRDefault="00C27F0C" w:rsidP="00A018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F0C" w:rsidRPr="00A0185F" w:rsidRDefault="00C27F0C" w:rsidP="00A018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F0C" w:rsidRPr="00A0185F" w:rsidRDefault="00C27F0C" w:rsidP="00A018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F0C" w:rsidRPr="00A0185F" w:rsidRDefault="00C27F0C" w:rsidP="00A018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85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F0C" w:rsidRPr="00A0185F" w:rsidRDefault="00C27F0C" w:rsidP="00A018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85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F0C" w:rsidRPr="00A0185F" w:rsidRDefault="00C27F0C" w:rsidP="00A018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85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F0C" w:rsidRPr="00A0185F" w:rsidRDefault="00C27F0C" w:rsidP="00A018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85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7F0C" w:rsidRPr="00A0185F" w:rsidRDefault="00C27F0C" w:rsidP="00A018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85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7F0C" w:rsidRPr="00A0185F" w:rsidRDefault="00C27F0C" w:rsidP="00A018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85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C27F0C" w:rsidRPr="00075B2F">
        <w:trPr>
          <w:trHeight w:val="15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F0C" w:rsidRPr="00A0185F" w:rsidRDefault="00C27F0C" w:rsidP="00A018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0185F">
              <w:rPr>
                <w:rFonts w:ascii="Times New Roman" w:hAnsi="Times New Roman" w:cs="Times New Roman"/>
                <w:sz w:val="20"/>
                <w:szCs w:val="20"/>
              </w:rPr>
              <w:t>748850000131033440330019100500000000009108103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F0C" w:rsidRPr="00A0185F" w:rsidRDefault="00C27F0C" w:rsidP="00A018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0185F">
              <w:rPr>
                <w:rFonts w:ascii="Times New Roman" w:hAnsi="Times New Roman" w:cs="Times New Roman"/>
                <w:sz w:val="20"/>
                <w:szCs w:val="20"/>
              </w:rPr>
              <w:t>Межмуниципальные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F0C" w:rsidRPr="00A0185F" w:rsidRDefault="00C27F0C" w:rsidP="00A018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F0C" w:rsidRPr="00A0185F" w:rsidRDefault="00C27F0C" w:rsidP="00A018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F0C" w:rsidRPr="00A0185F" w:rsidRDefault="00C27F0C" w:rsidP="00A018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F0C" w:rsidRPr="00A0185F" w:rsidRDefault="00C27F0C" w:rsidP="00A018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F0C" w:rsidRPr="00A0185F" w:rsidRDefault="00C27F0C" w:rsidP="00A018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85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F0C" w:rsidRPr="00A0185F" w:rsidRDefault="00C27F0C" w:rsidP="00A018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85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F0C" w:rsidRPr="00A0185F" w:rsidRDefault="00C27F0C" w:rsidP="00A018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85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F0C" w:rsidRPr="00A0185F" w:rsidRDefault="00C27F0C" w:rsidP="00A018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85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7F0C" w:rsidRPr="00A0185F" w:rsidRDefault="00C27F0C" w:rsidP="00A018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85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7F0C" w:rsidRPr="00A0185F" w:rsidRDefault="00C27F0C" w:rsidP="00A018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85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</w:tbl>
    <w:p w:rsidR="00C27F0C" w:rsidRDefault="00C27F0C" w:rsidP="00A0185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C27F0C" w:rsidRPr="00A0185F" w:rsidRDefault="00C27F0C" w:rsidP="00A0185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0185F">
        <w:rPr>
          <w:rFonts w:ascii="Times New Roman" w:hAnsi="Times New Roman" w:cs="Times New Roman"/>
          <w:sz w:val="28"/>
          <w:szCs w:val="28"/>
          <w:lang w:eastAsia="ru-RU"/>
        </w:rPr>
        <w:t>Допустимые (возможные) отклонения от установленных показателей объема муниципальной работы, в пределах которых муниципальное задание считается выполненным (процентов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) </w:t>
      </w:r>
    </w:p>
    <w:p w:rsidR="00C27F0C" w:rsidRDefault="00C27F0C" w:rsidP="00A0185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27F0C" w:rsidRDefault="00C27F0C" w:rsidP="00A0185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27F0C" w:rsidRDefault="00C27F0C" w:rsidP="00A0185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27F0C" w:rsidRDefault="00C27F0C" w:rsidP="00A0185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27F0C" w:rsidRDefault="00C27F0C" w:rsidP="00A0185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27F0C" w:rsidRDefault="00C27F0C" w:rsidP="00A0185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27F0C" w:rsidRDefault="00C27F0C" w:rsidP="00A0185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27F0C" w:rsidRDefault="00C27F0C" w:rsidP="00A0185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27F0C" w:rsidRDefault="00C27F0C" w:rsidP="00A0185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27F0C" w:rsidRDefault="00C27F0C" w:rsidP="00A0185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27F0C" w:rsidRDefault="00C27F0C" w:rsidP="00A0185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27F0C" w:rsidRDefault="00C27F0C" w:rsidP="00A0185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27F0C" w:rsidRDefault="00C27F0C" w:rsidP="00A0185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27F0C" w:rsidRDefault="00C27F0C" w:rsidP="00A0185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27F0C" w:rsidRDefault="00C27F0C" w:rsidP="00A0185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27F0C" w:rsidRDefault="00C27F0C" w:rsidP="00A0185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27F0C" w:rsidRPr="00A0185F" w:rsidRDefault="00C27F0C" w:rsidP="00A0185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0185F">
        <w:rPr>
          <w:rFonts w:ascii="Times New Roman" w:hAnsi="Times New Roman" w:cs="Times New Roman"/>
          <w:sz w:val="28"/>
          <w:szCs w:val="28"/>
        </w:rPr>
        <w:t>3.2. Показатели, характеризующие объем муниципальной работы:</w:t>
      </w:r>
    </w:p>
    <w:tbl>
      <w:tblPr>
        <w:tblpPr w:leftFromText="180" w:rightFromText="180" w:vertAnchor="text" w:horzAnchor="margin" w:tblpY="796"/>
        <w:tblW w:w="15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668"/>
        <w:gridCol w:w="1842"/>
        <w:gridCol w:w="1276"/>
        <w:gridCol w:w="972"/>
        <w:gridCol w:w="1134"/>
        <w:gridCol w:w="6"/>
        <w:gridCol w:w="1128"/>
        <w:gridCol w:w="1438"/>
        <w:gridCol w:w="850"/>
        <w:gridCol w:w="567"/>
        <w:gridCol w:w="1560"/>
        <w:gridCol w:w="954"/>
        <w:gridCol w:w="18"/>
        <w:gridCol w:w="1142"/>
        <w:gridCol w:w="1004"/>
      </w:tblGrid>
      <w:tr w:rsidR="00C27F0C" w:rsidRPr="00075B2F">
        <w:trPr>
          <w:trHeight w:val="1024"/>
        </w:trPr>
        <w:tc>
          <w:tcPr>
            <w:tcW w:w="1668" w:type="dxa"/>
            <w:vMerge w:val="restart"/>
            <w:vAlign w:val="center"/>
          </w:tcPr>
          <w:p w:rsidR="00C27F0C" w:rsidRPr="00A0185F" w:rsidRDefault="00C27F0C" w:rsidP="00507B3C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185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Уникальный номер реестровой записи</w:t>
            </w:r>
          </w:p>
        </w:tc>
        <w:tc>
          <w:tcPr>
            <w:tcW w:w="4090" w:type="dxa"/>
            <w:gridSpan w:val="3"/>
            <w:vAlign w:val="center"/>
          </w:tcPr>
          <w:p w:rsidR="00C27F0C" w:rsidRPr="00A0185F" w:rsidRDefault="00C27F0C" w:rsidP="00507B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185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Показатель, характеризующий содержание муниципальной работы</w:t>
            </w:r>
          </w:p>
        </w:tc>
        <w:tc>
          <w:tcPr>
            <w:tcW w:w="2268" w:type="dxa"/>
            <w:gridSpan w:val="3"/>
            <w:vAlign w:val="center"/>
          </w:tcPr>
          <w:p w:rsidR="00C27F0C" w:rsidRPr="00A0185F" w:rsidRDefault="00C27F0C" w:rsidP="00507B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185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Показатель, характеризующий условия (формы) выполнения муниципальной работы</w:t>
            </w:r>
          </w:p>
        </w:tc>
        <w:tc>
          <w:tcPr>
            <w:tcW w:w="4415" w:type="dxa"/>
            <w:gridSpan w:val="4"/>
            <w:vAlign w:val="center"/>
          </w:tcPr>
          <w:p w:rsidR="00C27F0C" w:rsidRPr="00A0185F" w:rsidRDefault="00C27F0C" w:rsidP="00507B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185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Показатель объема муниципальной работы</w:t>
            </w:r>
          </w:p>
        </w:tc>
        <w:tc>
          <w:tcPr>
            <w:tcW w:w="3118" w:type="dxa"/>
            <w:gridSpan w:val="4"/>
            <w:vAlign w:val="center"/>
          </w:tcPr>
          <w:p w:rsidR="00C27F0C" w:rsidRPr="00A0185F" w:rsidRDefault="00C27F0C" w:rsidP="00507B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185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Значение показателя объема муниципальной работы</w:t>
            </w:r>
          </w:p>
        </w:tc>
      </w:tr>
      <w:tr w:rsidR="00C27F0C" w:rsidRPr="00075B2F">
        <w:trPr>
          <w:trHeight w:val="840"/>
        </w:trPr>
        <w:tc>
          <w:tcPr>
            <w:tcW w:w="1668" w:type="dxa"/>
            <w:vMerge/>
          </w:tcPr>
          <w:p w:rsidR="00C27F0C" w:rsidRPr="00A0185F" w:rsidRDefault="00C27F0C" w:rsidP="00507B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vMerge w:val="restart"/>
          </w:tcPr>
          <w:p w:rsidR="00C27F0C" w:rsidRPr="00A0185F" w:rsidRDefault="00C27F0C" w:rsidP="00507B3C">
            <w:pPr>
              <w:autoSpaceDE w:val="0"/>
              <w:autoSpaceDN w:val="0"/>
              <w:adjustRightInd w:val="0"/>
              <w:spacing w:after="0" w:line="240" w:lineRule="auto"/>
              <w:ind w:left="-62" w:right="-62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185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Уровни проведения соревнований</w:t>
            </w:r>
          </w:p>
          <w:p w:rsidR="00C27F0C" w:rsidRPr="00A0185F" w:rsidRDefault="00C27F0C" w:rsidP="00507B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2" w:right="-6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</w:tcPr>
          <w:p w:rsidR="00C27F0C" w:rsidRPr="00A0185F" w:rsidRDefault="00C27F0C" w:rsidP="00507B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018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___________</w:t>
            </w:r>
          </w:p>
          <w:p w:rsidR="00C27F0C" w:rsidRPr="00A0185F" w:rsidRDefault="00C27F0C" w:rsidP="00507B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0185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(наименование</w:t>
            </w:r>
          </w:p>
          <w:p w:rsidR="00C27F0C" w:rsidRPr="00A0185F" w:rsidRDefault="00C27F0C" w:rsidP="00507B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2" w:right="-62"/>
              <w:jc w:val="center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A0185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показателя</w:t>
            </w:r>
          </w:p>
        </w:tc>
        <w:tc>
          <w:tcPr>
            <w:tcW w:w="972" w:type="dxa"/>
            <w:vMerge w:val="restart"/>
          </w:tcPr>
          <w:p w:rsidR="00C27F0C" w:rsidRPr="00A0185F" w:rsidRDefault="00C27F0C" w:rsidP="00507B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018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___________</w:t>
            </w:r>
          </w:p>
          <w:p w:rsidR="00C27F0C" w:rsidRPr="00A0185F" w:rsidRDefault="00C27F0C" w:rsidP="00507B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0185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(наименование</w:t>
            </w:r>
          </w:p>
          <w:p w:rsidR="00C27F0C" w:rsidRPr="00A0185F" w:rsidRDefault="00C27F0C" w:rsidP="00507B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2" w:right="-62"/>
              <w:jc w:val="center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A0185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показателя</w:t>
            </w:r>
          </w:p>
        </w:tc>
        <w:tc>
          <w:tcPr>
            <w:tcW w:w="1134" w:type="dxa"/>
            <w:vMerge w:val="restart"/>
            <w:vAlign w:val="center"/>
          </w:tcPr>
          <w:p w:rsidR="00C27F0C" w:rsidRPr="00A0185F" w:rsidRDefault="00C27F0C" w:rsidP="00507B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0185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_____________</w:t>
            </w:r>
          </w:p>
          <w:p w:rsidR="00C27F0C" w:rsidRPr="00A0185F" w:rsidRDefault="00C27F0C" w:rsidP="00507B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0185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(наименование</w:t>
            </w:r>
          </w:p>
          <w:p w:rsidR="00C27F0C" w:rsidRPr="00A0185F" w:rsidRDefault="00C27F0C" w:rsidP="00507B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185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показателя)</w:t>
            </w:r>
          </w:p>
        </w:tc>
        <w:tc>
          <w:tcPr>
            <w:tcW w:w="1134" w:type="dxa"/>
            <w:gridSpan w:val="2"/>
            <w:vMerge w:val="restart"/>
            <w:vAlign w:val="center"/>
          </w:tcPr>
          <w:p w:rsidR="00C27F0C" w:rsidRPr="00A0185F" w:rsidRDefault="00C27F0C" w:rsidP="00507B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0185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_____________</w:t>
            </w:r>
          </w:p>
          <w:p w:rsidR="00C27F0C" w:rsidRPr="00A0185F" w:rsidRDefault="00C27F0C" w:rsidP="00507B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0185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(наименование</w:t>
            </w:r>
          </w:p>
          <w:p w:rsidR="00C27F0C" w:rsidRPr="00A0185F" w:rsidRDefault="00C27F0C" w:rsidP="00507B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185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показателя)</w:t>
            </w:r>
          </w:p>
        </w:tc>
        <w:tc>
          <w:tcPr>
            <w:tcW w:w="1438" w:type="dxa"/>
            <w:vMerge w:val="restart"/>
            <w:vAlign w:val="center"/>
          </w:tcPr>
          <w:p w:rsidR="00C27F0C" w:rsidRPr="00A0185F" w:rsidRDefault="00C27F0C" w:rsidP="00507B3C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185F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наименование</w:t>
            </w:r>
          </w:p>
          <w:p w:rsidR="00C27F0C" w:rsidRPr="00A0185F" w:rsidRDefault="00C27F0C" w:rsidP="00507B3C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185F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показателя</w:t>
            </w:r>
          </w:p>
        </w:tc>
        <w:tc>
          <w:tcPr>
            <w:tcW w:w="1417" w:type="dxa"/>
            <w:gridSpan w:val="2"/>
            <w:vAlign w:val="center"/>
          </w:tcPr>
          <w:p w:rsidR="00C27F0C" w:rsidRPr="00A0185F" w:rsidRDefault="00C27F0C" w:rsidP="00507B3C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185F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единица измерения по ОКЕИ</w:t>
            </w:r>
          </w:p>
        </w:tc>
        <w:tc>
          <w:tcPr>
            <w:tcW w:w="1560" w:type="dxa"/>
            <w:vMerge w:val="restart"/>
            <w:vAlign w:val="center"/>
          </w:tcPr>
          <w:p w:rsidR="00C27F0C" w:rsidRPr="00A0185F" w:rsidRDefault="00C27F0C" w:rsidP="00507B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0185F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описание работы</w:t>
            </w:r>
          </w:p>
        </w:tc>
        <w:tc>
          <w:tcPr>
            <w:tcW w:w="972" w:type="dxa"/>
            <w:gridSpan w:val="2"/>
            <w:vMerge w:val="restart"/>
            <w:vAlign w:val="center"/>
          </w:tcPr>
          <w:p w:rsidR="00C27F0C" w:rsidRPr="00A0185F" w:rsidRDefault="00C27F0C" w:rsidP="00507B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0185F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2017 год (очередной финансовый год)</w:t>
            </w:r>
          </w:p>
        </w:tc>
        <w:tc>
          <w:tcPr>
            <w:tcW w:w="1142" w:type="dxa"/>
            <w:vMerge w:val="restart"/>
            <w:vAlign w:val="center"/>
          </w:tcPr>
          <w:p w:rsidR="00C27F0C" w:rsidRPr="00A0185F" w:rsidRDefault="00C27F0C" w:rsidP="00507B3C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0185F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2018 год</w:t>
            </w:r>
          </w:p>
          <w:p w:rsidR="00C27F0C" w:rsidRPr="00A0185F" w:rsidRDefault="00C27F0C" w:rsidP="00507B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0185F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(1-й год планового периода)</w:t>
            </w:r>
          </w:p>
        </w:tc>
        <w:tc>
          <w:tcPr>
            <w:tcW w:w="1004" w:type="dxa"/>
            <w:vMerge w:val="restart"/>
            <w:vAlign w:val="center"/>
          </w:tcPr>
          <w:p w:rsidR="00C27F0C" w:rsidRPr="00A0185F" w:rsidRDefault="00C27F0C" w:rsidP="00507B3C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0185F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2019 год</w:t>
            </w:r>
          </w:p>
          <w:p w:rsidR="00C27F0C" w:rsidRPr="00A0185F" w:rsidRDefault="00C27F0C" w:rsidP="00507B3C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0185F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(2-й год планового периода)</w:t>
            </w:r>
          </w:p>
        </w:tc>
      </w:tr>
      <w:tr w:rsidR="00C27F0C" w:rsidRPr="00075B2F">
        <w:trPr>
          <w:trHeight w:val="226"/>
        </w:trPr>
        <w:tc>
          <w:tcPr>
            <w:tcW w:w="1668" w:type="dxa"/>
            <w:vMerge/>
          </w:tcPr>
          <w:p w:rsidR="00C27F0C" w:rsidRPr="00A0185F" w:rsidRDefault="00C27F0C" w:rsidP="00507B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vMerge/>
          </w:tcPr>
          <w:p w:rsidR="00C27F0C" w:rsidRPr="00A0185F" w:rsidRDefault="00C27F0C" w:rsidP="00507B3C">
            <w:pPr>
              <w:autoSpaceDE w:val="0"/>
              <w:autoSpaceDN w:val="0"/>
              <w:adjustRightInd w:val="0"/>
              <w:spacing w:after="0" w:line="240" w:lineRule="auto"/>
              <w:ind w:left="-62" w:right="-62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C27F0C" w:rsidRPr="00A0185F" w:rsidRDefault="00C27F0C" w:rsidP="00507B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72" w:type="dxa"/>
            <w:vMerge/>
          </w:tcPr>
          <w:p w:rsidR="00C27F0C" w:rsidRPr="00A0185F" w:rsidRDefault="00C27F0C" w:rsidP="00507B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C27F0C" w:rsidRPr="00A0185F" w:rsidRDefault="00C27F0C" w:rsidP="00507B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vMerge/>
            <w:vAlign w:val="center"/>
          </w:tcPr>
          <w:p w:rsidR="00C27F0C" w:rsidRPr="00A0185F" w:rsidRDefault="00C27F0C" w:rsidP="00507B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438" w:type="dxa"/>
            <w:vMerge/>
            <w:vAlign w:val="center"/>
          </w:tcPr>
          <w:p w:rsidR="00C27F0C" w:rsidRPr="00A0185F" w:rsidRDefault="00C27F0C" w:rsidP="00507B3C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C27F0C" w:rsidRPr="00A0185F" w:rsidRDefault="00C27F0C" w:rsidP="006131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018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наименование</w:t>
            </w:r>
          </w:p>
          <w:p w:rsidR="00C27F0C" w:rsidRPr="00A0185F" w:rsidRDefault="00C27F0C" w:rsidP="006131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C27F0C" w:rsidRPr="00A0185F" w:rsidRDefault="00C27F0C" w:rsidP="006131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85F">
              <w:rPr>
                <w:rFonts w:ascii="Times New Roman" w:hAnsi="Times New Roman" w:cs="Times New Roman"/>
                <w:sz w:val="20"/>
                <w:szCs w:val="20"/>
              </w:rPr>
              <w:t>код</w:t>
            </w:r>
          </w:p>
        </w:tc>
        <w:tc>
          <w:tcPr>
            <w:tcW w:w="1560" w:type="dxa"/>
            <w:vMerge/>
            <w:vAlign w:val="center"/>
          </w:tcPr>
          <w:p w:rsidR="00C27F0C" w:rsidRPr="00A0185F" w:rsidRDefault="00C27F0C" w:rsidP="00507B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72" w:type="dxa"/>
            <w:gridSpan w:val="2"/>
            <w:vMerge/>
            <w:vAlign w:val="center"/>
          </w:tcPr>
          <w:p w:rsidR="00C27F0C" w:rsidRPr="00A0185F" w:rsidRDefault="00C27F0C" w:rsidP="00507B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2" w:type="dxa"/>
            <w:vMerge/>
            <w:vAlign w:val="center"/>
          </w:tcPr>
          <w:p w:rsidR="00C27F0C" w:rsidRPr="00A0185F" w:rsidRDefault="00C27F0C" w:rsidP="00507B3C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4" w:type="dxa"/>
            <w:vMerge/>
            <w:vAlign w:val="center"/>
          </w:tcPr>
          <w:p w:rsidR="00C27F0C" w:rsidRPr="00A0185F" w:rsidRDefault="00C27F0C" w:rsidP="00507B3C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C27F0C" w:rsidRPr="00075B2F">
        <w:trPr>
          <w:trHeight w:val="285"/>
        </w:trPr>
        <w:tc>
          <w:tcPr>
            <w:tcW w:w="1668" w:type="dxa"/>
          </w:tcPr>
          <w:p w:rsidR="00C27F0C" w:rsidRPr="00A0185F" w:rsidRDefault="00C27F0C" w:rsidP="00507B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185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2" w:type="dxa"/>
          </w:tcPr>
          <w:p w:rsidR="00C27F0C" w:rsidRPr="00A0185F" w:rsidRDefault="00C27F0C" w:rsidP="00507B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185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</w:tcPr>
          <w:p w:rsidR="00C27F0C" w:rsidRPr="00A0185F" w:rsidRDefault="00C27F0C" w:rsidP="00507B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185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72" w:type="dxa"/>
          </w:tcPr>
          <w:p w:rsidR="00C27F0C" w:rsidRPr="00A0185F" w:rsidRDefault="00C27F0C" w:rsidP="00507B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185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40" w:type="dxa"/>
            <w:gridSpan w:val="2"/>
          </w:tcPr>
          <w:p w:rsidR="00C27F0C" w:rsidRPr="00A0185F" w:rsidRDefault="00C27F0C" w:rsidP="00507B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185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28" w:type="dxa"/>
          </w:tcPr>
          <w:p w:rsidR="00C27F0C" w:rsidRPr="00A0185F" w:rsidRDefault="00C27F0C" w:rsidP="00507B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185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38" w:type="dxa"/>
          </w:tcPr>
          <w:p w:rsidR="00C27F0C" w:rsidRPr="00A0185F" w:rsidRDefault="00C27F0C" w:rsidP="00507B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185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50" w:type="dxa"/>
          </w:tcPr>
          <w:p w:rsidR="00C27F0C" w:rsidRPr="00A0185F" w:rsidRDefault="00C27F0C" w:rsidP="00507B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185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67" w:type="dxa"/>
          </w:tcPr>
          <w:p w:rsidR="00C27F0C" w:rsidRPr="00A0185F" w:rsidRDefault="00C27F0C" w:rsidP="00507B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560" w:type="dxa"/>
          </w:tcPr>
          <w:p w:rsidR="00C27F0C" w:rsidRPr="00A0185F" w:rsidRDefault="00C27F0C" w:rsidP="00507B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72" w:type="dxa"/>
            <w:gridSpan w:val="2"/>
          </w:tcPr>
          <w:p w:rsidR="00C27F0C" w:rsidRPr="00A0185F" w:rsidRDefault="00C27F0C" w:rsidP="00507B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185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42" w:type="dxa"/>
          </w:tcPr>
          <w:p w:rsidR="00C27F0C" w:rsidRPr="00A0185F" w:rsidRDefault="00C27F0C" w:rsidP="00507B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185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04" w:type="dxa"/>
          </w:tcPr>
          <w:p w:rsidR="00C27F0C" w:rsidRPr="00A0185F" w:rsidRDefault="00C27F0C" w:rsidP="00507B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185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C27F0C" w:rsidRPr="00075B2F">
        <w:trPr>
          <w:trHeight w:val="1755"/>
        </w:trPr>
        <w:tc>
          <w:tcPr>
            <w:tcW w:w="1668" w:type="dxa"/>
          </w:tcPr>
          <w:p w:rsidR="00C27F0C" w:rsidRPr="00A0185F" w:rsidRDefault="00C27F0C" w:rsidP="00507B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0185F">
              <w:rPr>
                <w:rFonts w:ascii="Times New Roman" w:hAnsi="Times New Roman" w:cs="Times New Roman"/>
                <w:sz w:val="20"/>
                <w:szCs w:val="20"/>
              </w:rPr>
              <w:t>748850000131033440330019100600000000008108102</w:t>
            </w:r>
          </w:p>
        </w:tc>
        <w:tc>
          <w:tcPr>
            <w:tcW w:w="1842" w:type="dxa"/>
            <w:vAlign w:val="center"/>
          </w:tcPr>
          <w:p w:rsidR="00C27F0C" w:rsidRPr="00A0185F" w:rsidRDefault="00C27F0C" w:rsidP="001461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85F">
              <w:rPr>
                <w:rFonts w:ascii="Times New Roman" w:hAnsi="Times New Roman" w:cs="Times New Roman"/>
                <w:sz w:val="20"/>
                <w:szCs w:val="20"/>
              </w:rPr>
              <w:t>Муниципальные</w:t>
            </w:r>
          </w:p>
        </w:tc>
        <w:tc>
          <w:tcPr>
            <w:tcW w:w="1276" w:type="dxa"/>
            <w:vAlign w:val="center"/>
          </w:tcPr>
          <w:p w:rsidR="00C27F0C" w:rsidRPr="00A0185F" w:rsidRDefault="00C27F0C" w:rsidP="001461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72" w:type="dxa"/>
            <w:vAlign w:val="center"/>
          </w:tcPr>
          <w:p w:rsidR="00C27F0C" w:rsidRPr="00A0185F" w:rsidRDefault="00C27F0C" w:rsidP="001461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40" w:type="dxa"/>
            <w:gridSpan w:val="2"/>
            <w:vAlign w:val="center"/>
          </w:tcPr>
          <w:p w:rsidR="00C27F0C" w:rsidRPr="00A0185F" w:rsidRDefault="00C27F0C" w:rsidP="001461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28" w:type="dxa"/>
            <w:vAlign w:val="center"/>
          </w:tcPr>
          <w:p w:rsidR="00C27F0C" w:rsidRPr="00A0185F" w:rsidRDefault="00C27F0C" w:rsidP="001461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38" w:type="dxa"/>
            <w:vAlign w:val="center"/>
          </w:tcPr>
          <w:p w:rsidR="00C27F0C" w:rsidRPr="001461E0" w:rsidRDefault="00C27F0C" w:rsidP="001461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61E0">
              <w:rPr>
                <w:rFonts w:ascii="Times New Roman" w:hAnsi="Times New Roman" w:cs="Times New Roman"/>
                <w:sz w:val="20"/>
                <w:szCs w:val="20"/>
              </w:rPr>
              <w:t>Количество мероприятий</w:t>
            </w:r>
          </w:p>
        </w:tc>
        <w:tc>
          <w:tcPr>
            <w:tcW w:w="850" w:type="dxa"/>
            <w:vAlign w:val="center"/>
          </w:tcPr>
          <w:p w:rsidR="00C27F0C" w:rsidRPr="001461E0" w:rsidRDefault="00C27F0C" w:rsidP="001461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61E0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567" w:type="dxa"/>
            <w:vAlign w:val="center"/>
          </w:tcPr>
          <w:p w:rsidR="00C27F0C" w:rsidRPr="001461E0" w:rsidRDefault="00C27F0C" w:rsidP="001461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61E0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796</w:t>
            </w:r>
          </w:p>
        </w:tc>
        <w:tc>
          <w:tcPr>
            <w:tcW w:w="1560" w:type="dxa"/>
            <w:vAlign w:val="center"/>
          </w:tcPr>
          <w:p w:rsidR="00C27F0C" w:rsidRPr="001461E0" w:rsidRDefault="00C27F0C" w:rsidP="002338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61E0">
              <w:rPr>
                <w:rFonts w:ascii="Times New Roman" w:hAnsi="Times New Roman" w:cs="Times New Roman"/>
                <w:sz w:val="20"/>
                <w:szCs w:val="20"/>
              </w:rPr>
              <w:t>Обеспечение проведения физкультурных (физкультурно-оздоровительных) мероприятий, включенных в Единый календарный план спортивных мероприятий</w:t>
            </w:r>
          </w:p>
        </w:tc>
        <w:tc>
          <w:tcPr>
            <w:tcW w:w="954" w:type="dxa"/>
            <w:vAlign w:val="center"/>
          </w:tcPr>
          <w:p w:rsidR="00C27F0C" w:rsidRPr="001461E0" w:rsidRDefault="00C27F0C" w:rsidP="001461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61E0">
              <w:rPr>
                <w:rFonts w:ascii="Times New Roman" w:hAnsi="Times New Roman" w:cs="Times New Roman"/>
                <w:sz w:val="20"/>
                <w:szCs w:val="20"/>
              </w:rPr>
              <w:t>42</w:t>
            </w:r>
          </w:p>
        </w:tc>
        <w:tc>
          <w:tcPr>
            <w:tcW w:w="1160" w:type="dxa"/>
            <w:gridSpan w:val="2"/>
            <w:vAlign w:val="center"/>
          </w:tcPr>
          <w:p w:rsidR="00C27F0C" w:rsidRPr="001461E0" w:rsidRDefault="00C27F0C" w:rsidP="001461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61E0">
              <w:rPr>
                <w:rFonts w:ascii="Times New Roman" w:hAnsi="Times New Roman" w:cs="Times New Roman"/>
                <w:sz w:val="20"/>
                <w:szCs w:val="20"/>
              </w:rPr>
              <w:t>42</w:t>
            </w:r>
          </w:p>
        </w:tc>
        <w:tc>
          <w:tcPr>
            <w:tcW w:w="1004" w:type="dxa"/>
            <w:vAlign w:val="center"/>
          </w:tcPr>
          <w:p w:rsidR="00C27F0C" w:rsidRPr="001461E0" w:rsidRDefault="00C27F0C" w:rsidP="001461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61E0">
              <w:rPr>
                <w:rFonts w:ascii="Times New Roman" w:hAnsi="Times New Roman" w:cs="Times New Roman"/>
                <w:sz w:val="20"/>
                <w:szCs w:val="20"/>
              </w:rPr>
              <w:t>42</w:t>
            </w:r>
          </w:p>
        </w:tc>
      </w:tr>
      <w:tr w:rsidR="00C27F0C" w:rsidRPr="00075B2F">
        <w:trPr>
          <w:trHeight w:val="225"/>
        </w:trPr>
        <w:tc>
          <w:tcPr>
            <w:tcW w:w="1668" w:type="dxa"/>
          </w:tcPr>
          <w:p w:rsidR="00C27F0C" w:rsidRPr="00A0185F" w:rsidRDefault="00C27F0C" w:rsidP="00507B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0185F">
              <w:rPr>
                <w:rFonts w:ascii="Times New Roman" w:hAnsi="Times New Roman" w:cs="Times New Roman"/>
                <w:sz w:val="20"/>
                <w:szCs w:val="20"/>
              </w:rPr>
              <w:t>748850000131033440330019100300000000001108101</w:t>
            </w:r>
          </w:p>
        </w:tc>
        <w:tc>
          <w:tcPr>
            <w:tcW w:w="1842" w:type="dxa"/>
            <w:vAlign w:val="center"/>
          </w:tcPr>
          <w:p w:rsidR="00C27F0C" w:rsidRPr="00A0185F" w:rsidRDefault="00C27F0C" w:rsidP="001461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85F">
              <w:rPr>
                <w:rFonts w:ascii="Times New Roman" w:hAnsi="Times New Roman" w:cs="Times New Roman"/>
                <w:sz w:val="20"/>
                <w:szCs w:val="20"/>
              </w:rPr>
              <w:t>Межрегиональные</w:t>
            </w:r>
          </w:p>
        </w:tc>
        <w:tc>
          <w:tcPr>
            <w:tcW w:w="1276" w:type="dxa"/>
            <w:vAlign w:val="center"/>
          </w:tcPr>
          <w:p w:rsidR="00C27F0C" w:rsidRPr="00A0185F" w:rsidRDefault="00C27F0C" w:rsidP="001461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72" w:type="dxa"/>
            <w:vAlign w:val="center"/>
          </w:tcPr>
          <w:p w:rsidR="00C27F0C" w:rsidRPr="00A0185F" w:rsidRDefault="00C27F0C" w:rsidP="001461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40" w:type="dxa"/>
            <w:gridSpan w:val="2"/>
            <w:vAlign w:val="center"/>
          </w:tcPr>
          <w:p w:rsidR="00C27F0C" w:rsidRPr="00A0185F" w:rsidRDefault="00C27F0C" w:rsidP="001461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28" w:type="dxa"/>
            <w:vAlign w:val="center"/>
          </w:tcPr>
          <w:p w:rsidR="00C27F0C" w:rsidRPr="00A0185F" w:rsidRDefault="00C27F0C" w:rsidP="001461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38" w:type="dxa"/>
            <w:vAlign w:val="center"/>
          </w:tcPr>
          <w:p w:rsidR="00C27F0C" w:rsidRPr="001461E0" w:rsidRDefault="00C27F0C" w:rsidP="001461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61E0">
              <w:rPr>
                <w:rFonts w:ascii="Times New Roman" w:hAnsi="Times New Roman" w:cs="Times New Roman"/>
                <w:sz w:val="20"/>
                <w:szCs w:val="20"/>
              </w:rPr>
              <w:t>Количество мероприятий</w:t>
            </w:r>
          </w:p>
        </w:tc>
        <w:tc>
          <w:tcPr>
            <w:tcW w:w="850" w:type="dxa"/>
            <w:vAlign w:val="center"/>
          </w:tcPr>
          <w:p w:rsidR="00C27F0C" w:rsidRPr="001461E0" w:rsidRDefault="00C27F0C" w:rsidP="001461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61E0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567" w:type="dxa"/>
            <w:vAlign w:val="center"/>
          </w:tcPr>
          <w:p w:rsidR="00C27F0C" w:rsidRPr="001461E0" w:rsidRDefault="00C27F0C" w:rsidP="001461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61E0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796</w:t>
            </w:r>
          </w:p>
        </w:tc>
        <w:tc>
          <w:tcPr>
            <w:tcW w:w="1560" w:type="dxa"/>
            <w:vAlign w:val="center"/>
          </w:tcPr>
          <w:p w:rsidR="00C27F0C" w:rsidRPr="001461E0" w:rsidRDefault="00C27F0C" w:rsidP="002338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61E0">
              <w:rPr>
                <w:rFonts w:ascii="Times New Roman" w:hAnsi="Times New Roman" w:cs="Times New Roman"/>
                <w:sz w:val="20"/>
                <w:szCs w:val="20"/>
              </w:rPr>
              <w:t>Обеспечение проведения физкультурных (физкультурно-оздоровительных) мероприятий, включенных в Единый календарный план спортивных мероприятий</w:t>
            </w:r>
          </w:p>
        </w:tc>
        <w:tc>
          <w:tcPr>
            <w:tcW w:w="954" w:type="dxa"/>
            <w:vAlign w:val="center"/>
          </w:tcPr>
          <w:p w:rsidR="00C27F0C" w:rsidRPr="001461E0" w:rsidRDefault="00C27F0C" w:rsidP="001461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61E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60" w:type="dxa"/>
            <w:gridSpan w:val="2"/>
            <w:vAlign w:val="center"/>
          </w:tcPr>
          <w:p w:rsidR="00C27F0C" w:rsidRPr="001461E0" w:rsidRDefault="00C27F0C" w:rsidP="001461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61E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004" w:type="dxa"/>
            <w:vAlign w:val="center"/>
          </w:tcPr>
          <w:p w:rsidR="00C27F0C" w:rsidRPr="001461E0" w:rsidRDefault="00C27F0C" w:rsidP="001461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61E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C27F0C" w:rsidRPr="00075B2F">
        <w:trPr>
          <w:trHeight w:val="172"/>
        </w:trPr>
        <w:tc>
          <w:tcPr>
            <w:tcW w:w="1668" w:type="dxa"/>
          </w:tcPr>
          <w:p w:rsidR="00C27F0C" w:rsidRPr="00A0185F" w:rsidRDefault="00C27F0C" w:rsidP="00507B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0185F">
              <w:rPr>
                <w:rFonts w:ascii="Times New Roman" w:hAnsi="Times New Roman" w:cs="Times New Roman"/>
                <w:sz w:val="20"/>
                <w:szCs w:val="20"/>
              </w:rPr>
              <w:t>748850000131033440330019100400000000000108102</w:t>
            </w:r>
          </w:p>
        </w:tc>
        <w:tc>
          <w:tcPr>
            <w:tcW w:w="1842" w:type="dxa"/>
            <w:vAlign w:val="center"/>
          </w:tcPr>
          <w:p w:rsidR="00C27F0C" w:rsidRPr="00A0185F" w:rsidRDefault="00C27F0C" w:rsidP="001461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85F">
              <w:rPr>
                <w:rFonts w:ascii="Times New Roman" w:hAnsi="Times New Roman" w:cs="Times New Roman"/>
                <w:sz w:val="20"/>
                <w:szCs w:val="20"/>
              </w:rPr>
              <w:t>Региональные</w:t>
            </w:r>
          </w:p>
        </w:tc>
        <w:tc>
          <w:tcPr>
            <w:tcW w:w="1276" w:type="dxa"/>
            <w:vAlign w:val="center"/>
          </w:tcPr>
          <w:p w:rsidR="00C27F0C" w:rsidRPr="00A0185F" w:rsidRDefault="00C27F0C" w:rsidP="001461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72" w:type="dxa"/>
            <w:vAlign w:val="center"/>
          </w:tcPr>
          <w:p w:rsidR="00C27F0C" w:rsidRPr="00A0185F" w:rsidRDefault="00C27F0C" w:rsidP="001461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40" w:type="dxa"/>
            <w:gridSpan w:val="2"/>
            <w:vAlign w:val="center"/>
          </w:tcPr>
          <w:p w:rsidR="00C27F0C" w:rsidRPr="00A0185F" w:rsidRDefault="00C27F0C" w:rsidP="001461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28" w:type="dxa"/>
            <w:vAlign w:val="center"/>
          </w:tcPr>
          <w:p w:rsidR="00C27F0C" w:rsidRPr="00A0185F" w:rsidRDefault="00C27F0C" w:rsidP="001461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38" w:type="dxa"/>
            <w:vAlign w:val="center"/>
          </w:tcPr>
          <w:p w:rsidR="00C27F0C" w:rsidRPr="001461E0" w:rsidRDefault="00C27F0C" w:rsidP="001461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61E0">
              <w:rPr>
                <w:rFonts w:ascii="Times New Roman" w:hAnsi="Times New Roman" w:cs="Times New Roman"/>
                <w:sz w:val="20"/>
                <w:szCs w:val="20"/>
              </w:rPr>
              <w:t>Количество мероприятий</w:t>
            </w:r>
          </w:p>
        </w:tc>
        <w:tc>
          <w:tcPr>
            <w:tcW w:w="850" w:type="dxa"/>
            <w:vAlign w:val="center"/>
          </w:tcPr>
          <w:p w:rsidR="00C27F0C" w:rsidRPr="001461E0" w:rsidRDefault="00C27F0C" w:rsidP="001461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61E0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567" w:type="dxa"/>
            <w:vAlign w:val="center"/>
          </w:tcPr>
          <w:p w:rsidR="00C27F0C" w:rsidRPr="001461E0" w:rsidRDefault="00C27F0C" w:rsidP="001461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61E0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796</w:t>
            </w:r>
          </w:p>
        </w:tc>
        <w:tc>
          <w:tcPr>
            <w:tcW w:w="1560" w:type="dxa"/>
            <w:vAlign w:val="center"/>
          </w:tcPr>
          <w:p w:rsidR="00C27F0C" w:rsidRPr="001461E0" w:rsidRDefault="00C27F0C" w:rsidP="002338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61E0">
              <w:rPr>
                <w:rFonts w:ascii="Times New Roman" w:hAnsi="Times New Roman" w:cs="Times New Roman"/>
                <w:sz w:val="20"/>
                <w:szCs w:val="20"/>
              </w:rPr>
              <w:t>Обеспечение проведения физкультурных (физкультурно-оздоровительных) мероприятий, включенных в Единый календарный план спортивных мероприятий</w:t>
            </w:r>
          </w:p>
        </w:tc>
        <w:tc>
          <w:tcPr>
            <w:tcW w:w="954" w:type="dxa"/>
            <w:vAlign w:val="center"/>
          </w:tcPr>
          <w:p w:rsidR="00C27F0C" w:rsidRPr="001461E0" w:rsidRDefault="00C27F0C" w:rsidP="001461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61E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60" w:type="dxa"/>
            <w:gridSpan w:val="2"/>
            <w:vAlign w:val="center"/>
          </w:tcPr>
          <w:p w:rsidR="00C27F0C" w:rsidRPr="001461E0" w:rsidRDefault="00C27F0C" w:rsidP="001461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61E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004" w:type="dxa"/>
            <w:vAlign w:val="center"/>
          </w:tcPr>
          <w:p w:rsidR="00C27F0C" w:rsidRPr="001461E0" w:rsidRDefault="00C27F0C" w:rsidP="001461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61E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C27F0C" w:rsidRPr="00075B2F">
        <w:trPr>
          <w:trHeight w:val="225"/>
        </w:trPr>
        <w:tc>
          <w:tcPr>
            <w:tcW w:w="1668" w:type="dxa"/>
          </w:tcPr>
          <w:p w:rsidR="00C27F0C" w:rsidRPr="00A0185F" w:rsidRDefault="00C27F0C" w:rsidP="00507B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0185F">
              <w:rPr>
                <w:rFonts w:ascii="Times New Roman" w:hAnsi="Times New Roman" w:cs="Times New Roman"/>
                <w:sz w:val="20"/>
                <w:szCs w:val="20"/>
              </w:rPr>
              <w:t>748850000131033440330019100500000000009108103</w:t>
            </w:r>
          </w:p>
        </w:tc>
        <w:tc>
          <w:tcPr>
            <w:tcW w:w="1842" w:type="dxa"/>
          </w:tcPr>
          <w:p w:rsidR="00C27F0C" w:rsidRPr="00A0185F" w:rsidRDefault="00C27F0C" w:rsidP="00507B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0185F">
              <w:rPr>
                <w:rFonts w:ascii="Times New Roman" w:hAnsi="Times New Roman" w:cs="Times New Roman"/>
                <w:sz w:val="20"/>
                <w:szCs w:val="20"/>
              </w:rPr>
              <w:t>Межмуниципальные</w:t>
            </w:r>
          </w:p>
        </w:tc>
        <w:tc>
          <w:tcPr>
            <w:tcW w:w="1276" w:type="dxa"/>
            <w:vAlign w:val="center"/>
          </w:tcPr>
          <w:p w:rsidR="00C27F0C" w:rsidRPr="00A0185F" w:rsidRDefault="00C27F0C" w:rsidP="001461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72" w:type="dxa"/>
            <w:vAlign w:val="center"/>
          </w:tcPr>
          <w:p w:rsidR="00C27F0C" w:rsidRPr="00A0185F" w:rsidRDefault="00C27F0C" w:rsidP="001461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40" w:type="dxa"/>
            <w:gridSpan w:val="2"/>
            <w:vAlign w:val="center"/>
          </w:tcPr>
          <w:p w:rsidR="00C27F0C" w:rsidRPr="00A0185F" w:rsidRDefault="00C27F0C" w:rsidP="001461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28" w:type="dxa"/>
            <w:vAlign w:val="center"/>
          </w:tcPr>
          <w:p w:rsidR="00C27F0C" w:rsidRPr="00A0185F" w:rsidRDefault="00C27F0C" w:rsidP="001461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38" w:type="dxa"/>
            <w:vAlign w:val="center"/>
          </w:tcPr>
          <w:p w:rsidR="00C27F0C" w:rsidRPr="001461E0" w:rsidRDefault="00C27F0C" w:rsidP="001461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61E0">
              <w:rPr>
                <w:rFonts w:ascii="Times New Roman" w:hAnsi="Times New Roman" w:cs="Times New Roman"/>
                <w:sz w:val="20"/>
                <w:szCs w:val="20"/>
              </w:rPr>
              <w:t>Количество мероприятий</w:t>
            </w:r>
          </w:p>
        </w:tc>
        <w:tc>
          <w:tcPr>
            <w:tcW w:w="850" w:type="dxa"/>
            <w:vAlign w:val="center"/>
          </w:tcPr>
          <w:p w:rsidR="00C27F0C" w:rsidRPr="001461E0" w:rsidRDefault="00C27F0C" w:rsidP="001461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61E0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567" w:type="dxa"/>
            <w:vAlign w:val="center"/>
          </w:tcPr>
          <w:p w:rsidR="00C27F0C" w:rsidRPr="001461E0" w:rsidRDefault="00C27F0C" w:rsidP="001461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61E0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796</w:t>
            </w:r>
          </w:p>
        </w:tc>
        <w:tc>
          <w:tcPr>
            <w:tcW w:w="1560" w:type="dxa"/>
            <w:vAlign w:val="center"/>
          </w:tcPr>
          <w:p w:rsidR="00C27F0C" w:rsidRPr="001461E0" w:rsidRDefault="00C27F0C" w:rsidP="002338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61E0">
              <w:rPr>
                <w:rFonts w:ascii="Times New Roman" w:hAnsi="Times New Roman" w:cs="Times New Roman"/>
                <w:sz w:val="20"/>
                <w:szCs w:val="20"/>
              </w:rPr>
              <w:t>Обеспечение проведения физкультурных (физкультурно-оздоровительных) мероприятий, включенных в Единый календарный план спортивных мероприятий</w:t>
            </w:r>
          </w:p>
        </w:tc>
        <w:tc>
          <w:tcPr>
            <w:tcW w:w="954" w:type="dxa"/>
            <w:vAlign w:val="center"/>
          </w:tcPr>
          <w:p w:rsidR="00C27F0C" w:rsidRPr="001461E0" w:rsidRDefault="00C27F0C" w:rsidP="001461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61E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60" w:type="dxa"/>
            <w:gridSpan w:val="2"/>
            <w:vAlign w:val="center"/>
          </w:tcPr>
          <w:p w:rsidR="00C27F0C" w:rsidRPr="001461E0" w:rsidRDefault="00C27F0C" w:rsidP="001461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61E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04" w:type="dxa"/>
            <w:vAlign w:val="center"/>
          </w:tcPr>
          <w:p w:rsidR="00C27F0C" w:rsidRPr="001461E0" w:rsidRDefault="00C27F0C" w:rsidP="001461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61E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</w:tbl>
    <w:p w:rsidR="00C27F0C" w:rsidRPr="00A0185F" w:rsidRDefault="00C27F0C" w:rsidP="00A0185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C27F0C" w:rsidRPr="00A0185F" w:rsidRDefault="00C27F0C" w:rsidP="00A0185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C27F0C" w:rsidRPr="00A0185F" w:rsidRDefault="00C27F0C" w:rsidP="00A0185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0185F">
        <w:rPr>
          <w:rFonts w:ascii="Times New Roman" w:hAnsi="Times New Roman" w:cs="Times New Roman"/>
          <w:sz w:val="28"/>
          <w:szCs w:val="28"/>
          <w:lang w:eastAsia="ru-RU"/>
        </w:rPr>
        <w:t>Допустимые (возможные) отклонения от установленных показателей объема муниципальной работы, в пределах которых муниципальное задание считается выполненным (процентов)</w:t>
      </w:r>
    </w:p>
    <w:p w:rsidR="00C27F0C" w:rsidRPr="00A0185F" w:rsidRDefault="00C27F0C" w:rsidP="00A0185F"/>
    <w:p w:rsidR="00C27F0C" w:rsidRDefault="00C27F0C" w:rsidP="00A0185F"/>
    <w:p w:rsidR="00C27F0C" w:rsidRDefault="00C27F0C" w:rsidP="009C4A2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C27F0C" w:rsidRPr="002D0615" w:rsidRDefault="00C27F0C" w:rsidP="002D061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noProof/>
          <w:lang w:eastAsia="ru-RU"/>
        </w:rPr>
        <w:pict>
          <v:rect id="Прямоугольник 24" o:spid="_x0000_s1027" style="position:absolute;left:0;text-align:left;margin-left:671.55pt;margin-top:14.4pt;width:69.75pt;height:41.25pt;z-index:251659264;visibility:visible" strokeweight="1.5pt">
            <v:textbox>
              <w:txbxContent>
                <w:p w:rsidR="00C27F0C" w:rsidRPr="00EA6684" w:rsidRDefault="00C27F0C" w:rsidP="002D0615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30.038.1</w:t>
                  </w:r>
                </w:p>
              </w:txbxContent>
            </v:textbox>
          </v:rect>
        </w:pict>
      </w:r>
      <w:r w:rsidRPr="002D0615">
        <w:rPr>
          <w:rFonts w:ascii="Times New Roman" w:hAnsi="Times New Roman" w:cs="Times New Roman"/>
          <w:sz w:val="28"/>
          <w:szCs w:val="28"/>
          <w:lang w:eastAsia="ru-RU"/>
        </w:rPr>
        <w:t xml:space="preserve">Раздел </w:t>
      </w:r>
      <w:r>
        <w:rPr>
          <w:rFonts w:ascii="Times New Roman" w:hAnsi="Times New Roman" w:cs="Times New Roman"/>
          <w:sz w:val="28"/>
          <w:szCs w:val="28"/>
          <w:lang w:eastAsia="ru-RU"/>
        </w:rPr>
        <w:t>2</w:t>
      </w:r>
    </w:p>
    <w:p w:rsidR="00C27F0C" w:rsidRPr="002D0615" w:rsidRDefault="00C27F0C" w:rsidP="002D0615">
      <w:pPr>
        <w:autoSpaceDE w:val="0"/>
        <w:autoSpaceDN w:val="0"/>
        <w:adjustRightInd w:val="0"/>
        <w:spacing w:after="0" w:line="240" w:lineRule="auto"/>
        <w:ind w:left="9912" w:firstLine="708"/>
        <w:rPr>
          <w:rFonts w:ascii="Times New Roman" w:hAnsi="Times New Roman" w:cs="Times New Roman"/>
          <w:sz w:val="12"/>
          <w:szCs w:val="12"/>
          <w:lang w:eastAsia="ru-RU"/>
        </w:rPr>
      </w:pPr>
      <w:r w:rsidRPr="002D0615">
        <w:rPr>
          <w:rFonts w:ascii="Times New Roman" w:hAnsi="Times New Roman" w:cs="Times New Roman"/>
          <w:sz w:val="24"/>
          <w:szCs w:val="24"/>
        </w:rPr>
        <w:t>Уникальный номер</w:t>
      </w:r>
    </w:p>
    <w:p w:rsidR="00C27F0C" w:rsidRPr="002D0615" w:rsidRDefault="00C27F0C" w:rsidP="002D0615">
      <w:pPr>
        <w:widowControl w:val="0"/>
        <w:autoSpaceDE w:val="0"/>
        <w:autoSpaceDN w:val="0"/>
        <w:adjustRightInd w:val="0"/>
        <w:spacing w:after="0" w:line="240" w:lineRule="auto"/>
        <w:ind w:left="10620"/>
        <w:rPr>
          <w:rFonts w:ascii="Times New Roman" w:hAnsi="Times New Roman" w:cs="Times New Roman"/>
          <w:sz w:val="24"/>
          <w:szCs w:val="24"/>
          <w:lang w:eastAsia="ru-RU"/>
        </w:rPr>
      </w:pPr>
      <w:r w:rsidRPr="002D0615">
        <w:rPr>
          <w:rFonts w:ascii="Times New Roman" w:hAnsi="Times New Roman" w:cs="Times New Roman"/>
          <w:sz w:val="24"/>
          <w:szCs w:val="24"/>
          <w:lang w:eastAsia="ru-RU"/>
        </w:rPr>
        <w:t>по базовому</w:t>
      </w:r>
    </w:p>
    <w:p w:rsidR="00C27F0C" w:rsidRPr="002D0615" w:rsidRDefault="00C27F0C" w:rsidP="002D0615">
      <w:pPr>
        <w:widowControl w:val="0"/>
        <w:autoSpaceDE w:val="0"/>
        <w:autoSpaceDN w:val="0"/>
        <w:adjustRightInd w:val="0"/>
        <w:spacing w:after="0" w:line="240" w:lineRule="auto"/>
        <w:ind w:left="9912" w:firstLine="708"/>
        <w:rPr>
          <w:rFonts w:ascii="Times New Roman" w:hAnsi="Times New Roman" w:cs="Times New Roman"/>
          <w:sz w:val="24"/>
          <w:szCs w:val="24"/>
          <w:lang w:eastAsia="ru-RU"/>
        </w:rPr>
      </w:pPr>
      <w:r w:rsidRPr="002D0615">
        <w:rPr>
          <w:rFonts w:ascii="Times New Roman" w:hAnsi="Times New Roman" w:cs="Times New Roman"/>
          <w:sz w:val="24"/>
          <w:szCs w:val="24"/>
          <w:lang w:eastAsia="ru-RU"/>
        </w:rPr>
        <w:t>(отраслевому) перечню</w:t>
      </w:r>
    </w:p>
    <w:p w:rsidR="00C27F0C" w:rsidRPr="002D0615" w:rsidRDefault="00C27F0C" w:rsidP="002D061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27F0C" w:rsidRPr="002D0615" w:rsidRDefault="00C27F0C" w:rsidP="002D0615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right="-31"/>
        <w:rPr>
          <w:rFonts w:ascii="Times New Roman" w:hAnsi="Times New Roman" w:cs="Times New Roman"/>
          <w:sz w:val="28"/>
          <w:szCs w:val="28"/>
          <w:lang w:eastAsia="ru-RU"/>
        </w:rPr>
      </w:pPr>
      <w:r w:rsidRPr="002D0615">
        <w:rPr>
          <w:rFonts w:ascii="Times New Roman" w:hAnsi="Times New Roman" w:cs="Times New Roman"/>
          <w:sz w:val="28"/>
          <w:szCs w:val="28"/>
        </w:rPr>
        <w:t>1.</w:t>
      </w:r>
      <w:r w:rsidRPr="002D0615">
        <w:rPr>
          <w:rFonts w:ascii="Times New Roman" w:hAnsi="Times New Roman" w:cs="Times New Roman"/>
          <w:sz w:val="28"/>
          <w:szCs w:val="28"/>
        </w:rPr>
        <w:tab/>
        <w:t xml:space="preserve">Наименование муниципальной </w:t>
      </w:r>
      <w:r>
        <w:rPr>
          <w:rFonts w:ascii="Times New Roman" w:hAnsi="Times New Roman" w:cs="Times New Roman"/>
          <w:sz w:val="28"/>
          <w:szCs w:val="28"/>
        </w:rPr>
        <w:t xml:space="preserve">работы </w:t>
      </w:r>
      <w:r w:rsidRPr="002D0615">
        <w:rPr>
          <w:rFonts w:ascii="Times New Roman" w:hAnsi="Times New Roman" w:cs="Times New Roman"/>
          <w:sz w:val="28"/>
          <w:szCs w:val="28"/>
          <w:u w:val="single"/>
        </w:rPr>
        <w:t>Обеспечение доступа к объектам спорта</w:t>
      </w:r>
    </w:p>
    <w:p w:rsidR="00C27F0C" w:rsidRPr="002D0615" w:rsidRDefault="00C27F0C" w:rsidP="002D0615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right="-31"/>
        <w:rPr>
          <w:rFonts w:ascii="Times New Roman" w:hAnsi="Times New Roman" w:cs="Times New Roman"/>
          <w:sz w:val="28"/>
          <w:szCs w:val="28"/>
          <w:lang w:eastAsia="ru-RU"/>
        </w:rPr>
      </w:pPr>
    </w:p>
    <w:p w:rsidR="00C27F0C" w:rsidRPr="002D0615" w:rsidRDefault="00C27F0C" w:rsidP="002D0615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right="-31"/>
        <w:rPr>
          <w:rFonts w:ascii="Times New Roman" w:hAnsi="Times New Roman" w:cs="Times New Roman"/>
          <w:sz w:val="28"/>
          <w:szCs w:val="28"/>
          <w:lang w:eastAsia="ru-RU"/>
        </w:rPr>
      </w:pPr>
      <w:r w:rsidRPr="002D0615">
        <w:rPr>
          <w:rFonts w:ascii="Times New Roman" w:hAnsi="Times New Roman" w:cs="Times New Roman"/>
          <w:sz w:val="28"/>
          <w:szCs w:val="28"/>
          <w:lang w:eastAsia="ru-RU"/>
        </w:rPr>
        <w:t>2.</w:t>
      </w:r>
      <w:r w:rsidRPr="002D0615">
        <w:rPr>
          <w:rFonts w:ascii="Times New Roman" w:hAnsi="Times New Roman" w:cs="Times New Roman"/>
          <w:sz w:val="28"/>
          <w:szCs w:val="28"/>
          <w:lang w:eastAsia="ru-RU"/>
        </w:rPr>
        <w:tab/>
        <w:t xml:space="preserve">Категории потребителей муниципальной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работы </w:t>
      </w:r>
      <w:r w:rsidRPr="002D0615">
        <w:rPr>
          <w:rFonts w:ascii="Times New Roman" w:hAnsi="Times New Roman" w:cs="Times New Roman"/>
          <w:sz w:val="28"/>
          <w:szCs w:val="28"/>
          <w:u w:val="single"/>
          <w:lang w:eastAsia="ru-RU"/>
        </w:rPr>
        <w:t>В интересах общества</w:t>
      </w:r>
    </w:p>
    <w:p w:rsidR="00C27F0C" w:rsidRPr="002D0615" w:rsidRDefault="00C27F0C" w:rsidP="002D061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C27F0C" w:rsidRPr="002D0615" w:rsidRDefault="00C27F0C" w:rsidP="002D061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2D0615">
        <w:rPr>
          <w:rFonts w:ascii="Times New Roman" w:hAnsi="Times New Roman" w:cs="Times New Roman"/>
          <w:sz w:val="28"/>
          <w:szCs w:val="28"/>
          <w:lang w:eastAsia="ru-RU"/>
        </w:rPr>
        <w:t>3.</w:t>
      </w:r>
      <w:r w:rsidRPr="002D0615">
        <w:rPr>
          <w:rFonts w:ascii="Times New Roman" w:hAnsi="Times New Roman" w:cs="Times New Roman"/>
          <w:sz w:val="28"/>
          <w:szCs w:val="28"/>
          <w:lang w:eastAsia="ru-RU"/>
        </w:rPr>
        <w:tab/>
        <w:t xml:space="preserve">Показатели, характеризующие объем и (или) качество муниципальной </w:t>
      </w:r>
      <w:r>
        <w:rPr>
          <w:rFonts w:ascii="Times New Roman" w:hAnsi="Times New Roman" w:cs="Times New Roman"/>
          <w:sz w:val="28"/>
          <w:szCs w:val="28"/>
          <w:lang w:eastAsia="ru-RU"/>
        </w:rPr>
        <w:t>работы</w:t>
      </w:r>
      <w:r w:rsidRPr="002D0615">
        <w:rPr>
          <w:rFonts w:ascii="Times New Roman" w:hAnsi="Times New Roman" w:cs="Times New Roman"/>
          <w:sz w:val="28"/>
          <w:szCs w:val="28"/>
          <w:lang w:eastAsia="ru-RU"/>
        </w:rPr>
        <w:t>:</w:t>
      </w:r>
    </w:p>
    <w:p w:rsidR="00C27F0C" w:rsidRPr="002D0615" w:rsidRDefault="00C27F0C" w:rsidP="002D061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C27F0C" w:rsidRPr="002D0615" w:rsidRDefault="00C27F0C" w:rsidP="002D061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2D0615">
        <w:rPr>
          <w:rFonts w:ascii="Times New Roman" w:hAnsi="Times New Roman" w:cs="Times New Roman"/>
          <w:sz w:val="28"/>
          <w:szCs w:val="28"/>
          <w:lang w:eastAsia="ru-RU"/>
        </w:rPr>
        <w:t>3.1.</w:t>
      </w:r>
      <w:r w:rsidRPr="002D0615">
        <w:rPr>
          <w:rFonts w:ascii="Times New Roman" w:hAnsi="Times New Roman" w:cs="Times New Roman"/>
          <w:sz w:val="28"/>
          <w:szCs w:val="28"/>
          <w:lang w:eastAsia="ru-RU"/>
        </w:rPr>
        <w:tab/>
        <w:t xml:space="preserve">Показатели, характеризующие качество муниципальной </w:t>
      </w:r>
      <w:r>
        <w:rPr>
          <w:rFonts w:ascii="Times New Roman" w:hAnsi="Times New Roman" w:cs="Times New Roman"/>
          <w:sz w:val="28"/>
          <w:szCs w:val="28"/>
          <w:lang w:eastAsia="ru-RU"/>
        </w:rPr>
        <w:t>работы</w:t>
      </w:r>
      <w:r w:rsidRPr="002D0615">
        <w:rPr>
          <w:rFonts w:ascii="Times New Roman" w:hAnsi="Times New Roman" w:cs="Times New Roman"/>
          <w:sz w:val="28"/>
          <w:szCs w:val="28"/>
          <w:lang w:eastAsia="ru-RU"/>
        </w:rPr>
        <w:t>:</w:t>
      </w:r>
    </w:p>
    <w:p w:rsidR="00C27F0C" w:rsidRPr="002D0615" w:rsidRDefault="00C27F0C" w:rsidP="002D061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C27F0C" w:rsidRPr="002D0615" w:rsidRDefault="00C27F0C" w:rsidP="002D061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5451" w:type="dxa"/>
        <w:tblInd w:w="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418"/>
        <w:gridCol w:w="1276"/>
        <w:gridCol w:w="1276"/>
        <w:gridCol w:w="1559"/>
        <w:gridCol w:w="1417"/>
        <w:gridCol w:w="1418"/>
        <w:gridCol w:w="1276"/>
        <w:gridCol w:w="1275"/>
        <w:gridCol w:w="851"/>
        <w:gridCol w:w="1417"/>
        <w:gridCol w:w="1276"/>
        <w:gridCol w:w="992"/>
      </w:tblGrid>
      <w:tr w:rsidR="00C27F0C" w:rsidRPr="00075B2F">
        <w:trPr>
          <w:trHeight w:val="20"/>
        </w:trPr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27F0C" w:rsidRPr="002D0615" w:rsidRDefault="00C27F0C" w:rsidP="002D0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0615">
              <w:rPr>
                <w:rFonts w:ascii="Times New Roman" w:hAnsi="Times New Roman" w:cs="Times New Roman"/>
                <w:sz w:val="24"/>
                <w:szCs w:val="24"/>
              </w:rPr>
              <w:t>Уникальный номер реестровой записи</w:t>
            </w:r>
          </w:p>
        </w:tc>
        <w:tc>
          <w:tcPr>
            <w:tcW w:w="411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27F0C" w:rsidRPr="002D0615" w:rsidRDefault="00C27F0C" w:rsidP="002D0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06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работы</w:t>
            </w:r>
          </w:p>
        </w:tc>
        <w:tc>
          <w:tcPr>
            <w:tcW w:w="283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27F0C" w:rsidRPr="002D0615" w:rsidRDefault="00C27F0C" w:rsidP="002D0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06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Показатель, характеризующий условия (формы) оказания муниципальной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работы</w:t>
            </w:r>
          </w:p>
        </w:tc>
        <w:tc>
          <w:tcPr>
            <w:tcW w:w="340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F0C" w:rsidRPr="002D0615" w:rsidRDefault="00C27F0C" w:rsidP="002D0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06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работы</w:t>
            </w:r>
          </w:p>
        </w:tc>
        <w:tc>
          <w:tcPr>
            <w:tcW w:w="36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F0C" w:rsidRPr="002D0615" w:rsidRDefault="00C27F0C" w:rsidP="002D0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0615">
              <w:rPr>
                <w:rFonts w:ascii="Times New Roman" w:hAnsi="Times New Roman" w:cs="Times New Roman"/>
                <w:sz w:val="24"/>
                <w:szCs w:val="24"/>
              </w:rPr>
              <w:t xml:space="preserve">Значения показателей качества муниципальной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работы</w:t>
            </w:r>
          </w:p>
        </w:tc>
      </w:tr>
      <w:tr w:rsidR="00C27F0C" w:rsidRPr="00075B2F">
        <w:trPr>
          <w:trHeight w:val="276"/>
        </w:trPr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7F0C" w:rsidRPr="002D0615" w:rsidRDefault="00C27F0C" w:rsidP="002D0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7F0C" w:rsidRPr="002D0615" w:rsidRDefault="00C27F0C" w:rsidP="002D0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7F0C" w:rsidRPr="002D0615" w:rsidRDefault="00C27F0C" w:rsidP="002D0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F0C" w:rsidRPr="002D0615" w:rsidRDefault="00C27F0C" w:rsidP="002D0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27F0C" w:rsidRPr="002D0615" w:rsidRDefault="00C27F0C" w:rsidP="002D0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0615">
              <w:rPr>
                <w:rFonts w:ascii="Times New Roman" w:hAnsi="Times New Roman" w:cs="Times New Roman"/>
                <w:sz w:val="24"/>
                <w:szCs w:val="24"/>
              </w:rPr>
              <w:t>2017 год</w:t>
            </w:r>
          </w:p>
          <w:p w:rsidR="00C27F0C" w:rsidRPr="002D0615" w:rsidRDefault="00C27F0C" w:rsidP="002D0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0615">
              <w:rPr>
                <w:rFonts w:ascii="Times New Roman" w:hAnsi="Times New Roman" w:cs="Times New Roman"/>
                <w:sz w:val="24"/>
                <w:szCs w:val="24"/>
              </w:rPr>
              <w:t xml:space="preserve">(очередной финансовый год) 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27F0C" w:rsidRPr="002D0615" w:rsidRDefault="00C27F0C" w:rsidP="002D0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0615">
              <w:rPr>
                <w:rFonts w:ascii="Times New Roman" w:hAnsi="Times New Roman" w:cs="Times New Roman"/>
                <w:sz w:val="24"/>
                <w:szCs w:val="24"/>
              </w:rPr>
              <w:t>2018 год</w:t>
            </w:r>
          </w:p>
          <w:p w:rsidR="00C27F0C" w:rsidRPr="002D0615" w:rsidRDefault="00C27F0C" w:rsidP="002D0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0615">
              <w:rPr>
                <w:rFonts w:ascii="Times New Roman" w:hAnsi="Times New Roman" w:cs="Times New Roman"/>
                <w:sz w:val="24"/>
                <w:szCs w:val="24"/>
              </w:rPr>
              <w:t>(1-й год планового периода)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27F0C" w:rsidRPr="002D0615" w:rsidRDefault="00C27F0C" w:rsidP="002D0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0615">
              <w:rPr>
                <w:rFonts w:ascii="Times New Roman" w:hAnsi="Times New Roman" w:cs="Times New Roman"/>
                <w:sz w:val="24"/>
                <w:szCs w:val="24"/>
              </w:rPr>
              <w:t>2019 год</w:t>
            </w:r>
          </w:p>
          <w:p w:rsidR="00C27F0C" w:rsidRPr="002D0615" w:rsidRDefault="00C27F0C" w:rsidP="002D0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0615">
              <w:rPr>
                <w:rFonts w:ascii="Times New Roman" w:hAnsi="Times New Roman" w:cs="Times New Roman"/>
                <w:sz w:val="24"/>
                <w:szCs w:val="24"/>
              </w:rPr>
              <w:t>(2-й год планового периода)</w:t>
            </w:r>
          </w:p>
        </w:tc>
      </w:tr>
      <w:tr w:rsidR="00C27F0C" w:rsidRPr="00075B2F">
        <w:trPr>
          <w:trHeight w:val="152"/>
        </w:trPr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7F0C" w:rsidRPr="002D0615" w:rsidRDefault="00C27F0C" w:rsidP="002D0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F0C" w:rsidRPr="002D0615" w:rsidRDefault="00C27F0C" w:rsidP="002D0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F0C" w:rsidRPr="002D0615" w:rsidRDefault="00C27F0C" w:rsidP="002D0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27F0C" w:rsidRPr="002D0615" w:rsidRDefault="00C27F0C" w:rsidP="002D06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D06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наименование</w:t>
            </w:r>
          </w:p>
          <w:p w:rsidR="00C27F0C" w:rsidRPr="002D0615" w:rsidRDefault="00C27F0C" w:rsidP="002D0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D06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показателя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F0C" w:rsidRPr="002D0615" w:rsidRDefault="00C27F0C" w:rsidP="002D06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D06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единица </w:t>
            </w:r>
          </w:p>
          <w:p w:rsidR="00C27F0C" w:rsidRPr="002D0615" w:rsidRDefault="00C27F0C" w:rsidP="002D06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D06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измерения по ОКЕИ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7F0C" w:rsidRPr="002D0615" w:rsidRDefault="00C27F0C" w:rsidP="002D0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7F0C" w:rsidRPr="002D0615" w:rsidRDefault="00C27F0C" w:rsidP="002D0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7F0C" w:rsidRPr="002D0615" w:rsidRDefault="00C27F0C" w:rsidP="002D0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7F0C" w:rsidRPr="00075B2F"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F0C" w:rsidRPr="002D0615" w:rsidRDefault="00C27F0C" w:rsidP="002D0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F0C" w:rsidRPr="002D0615" w:rsidRDefault="00C27F0C" w:rsidP="002D06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D06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___________</w:t>
            </w:r>
          </w:p>
          <w:p w:rsidR="00C27F0C" w:rsidRPr="002D0615" w:rsidRDefault="00C27F0C" w:rsidP="002D06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061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(наименование</w:t>
            </w:r>
          </w:p>
          <w:p w:rsidR="00C27F0C" w:rsidRPr="002D0615" w:rsidRDefault="00C27F0C" w:rsidP="002D0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2" w:right="-6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061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показателя)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F0C" w:rsidRPr="002D0615" w:rsidRDefault="00C27F0C" w:rsidP="002D06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D06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___________</w:t>
            </w:r>
          </w:p>
          <w:p w:rsidR="00C27F0C" w:rsidRPr="002D0615" w:rsidRDefault="00C27F0C" w:rsidP="002D06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061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(наименование</w:t>
            </w:r>
          </w:p>
          <w:p w:rsidR="00C27F0C" w:rsidRPr="002D0615" w:rsidRDefault="00C27F0C" w:rsidP="002D0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2" w:right="-62"/>
              <w:jc w:val="center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2D061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показателя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F0C" w:rsidRPr="002D0615" w:rsidRDefault="00C27F0C" w:rsidP="002D06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D06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___________</w:t>
            </w:r>
          </w:p>
          <w:p w:rsidR="00C27F0C" w:rsidRPr="002D0615" w:rsidRDefault="00C27F0C" w:rsidP="002D06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061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(наименование</w:t>
            </w:r>
          </w:p>
          <w:p w:rsidR="00C27F0C" w:rsidRPr="002D0615" w:rsidRDefault="00C27F0C" w:rsidP="002D0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2" w:right="-62"/>
              <w:jc w:val="center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2D061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показателя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F0C" w:rsidRPr="002D0615" w:rsidRDefault="00C27F0C" w:rsidP="002D06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D06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___________</w:t>
            </w:r>
          </w:p>
          <w:p w:rsidR="00C27F0C" w:rsidRPr="002D0615" w:rsidRDefault="00C27F0C" w:rsidP="002D06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061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(наименование</w:t>
            </w:r>
          </w:p>
          <w:p w:rsidR="00C27F0C" w:rsidRPr="002D0615" w:rsidRDefault="00C27F0C" w:rsidP="002D06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u w:val="single"/>
              </w:rPr>
            </w:pPr>
            <w:r w:rsidRPr="002D061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показателя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F0C" w:rsidRPr="002D0615" w:rsidRDefault="00C27F0C" w:rsidP="002D06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061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___________</w:t>
            </w:r>
          </w:p>
          <w:p w:rsidR="00C27F0C" w:rsidRPr="002D0615" w:rsidRDefault="00C27F0C" w:rsidP="002D06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061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(наименование</w:t>
            </w:r>
          </w:p>
          <w:p w:rsidR="00C27F0C" w:rsidRPr="002D0615" w:rsidRDefault="00C27F0C" w:rsidP="002D0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061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показателя)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F0C" w:rsidRPr="002D0615" w:rsidRDefault="00C27F0C" w:rsidP="002D0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F0C" w:rsidRPr="002D0615" w:rsidRDefault="00C27F0C" w:rsidP="002D06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D06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наименование</w:t>
            </w:r>
          </w:p>
          <w:p w:rsidR="00C27F0C" w:rsidRPr="002D0615" w:rsidRDefault="00C27F0C" w:rsidP="002D0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F0C" w:rsidRPr="002D0615" w:rsidRDefault="00C27F0C" w:rsidP="002D0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0615">
              <w:rPr>
                <w:rFonts w:ascii="Times New Roman" w:hAnsi="Times New Roman" w:cs="Times New Roman"/>
                <w:sz w:val="20"/>
                <w:szCs w:val="20"/>
              </w:rPr>
              <w:t>код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F0C" w:rsidRPr="002D0615" w:rsidRDefault="00C27F0C" w:rsidP="002D0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7F0C" w:rsidRPr="002D0615" w:rsidRDefault="00C27F0C" w:rsidP="002D0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7F0C" w:rsidRPr="002D0615" w:rsidRDefault="00C27F0C" w:rsidP="002D0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7F0C" w:rsidRPr="00075B2F">
        <w:trPr>
          <w:trHeight w:val="183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F0C" w:rsidRPr="002D0615" w:rsidRDefault="00C27F0C" w:rsidP="002D0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06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F0C" w:rsidRPr="002D0615" w:rsidRDefault="00C27F0C" w:rsidP="002D0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061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F0C" w:rsidRPr="002D0615" w:rsidRDefault="00C27F0C" w:rsidP="002D0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061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F0C" w:rsidRPr="002D0615" w:rsidRDefault="00C27F0C" w:rsidP="002D0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061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F0C" w:rsidRPr="002D0615" w:rsidRDefault="00C27F0C" w:rsidP="002D0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061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F0C" w:rsidRPr="002D0615" w:rsidRDefault="00C27F0C" w:rsidP="002D0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061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F0C" w:rsidRPr="002D0615" w:rsidRDefault="00C27F0C" w:rsidP="002D0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061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F0C" w:rsidRPr="002D0615" w:rsidRDefault="00C27F0C" w:rsidP="002D0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061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F0C" w:rsidRPr="002D0615" w:rsidRDefault="00C27F0C" w:rsidP="002D0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061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F0C" w:rsidRPr="002D0615" w:rsidRDefault="00C27F0C" w:rsidP="002D0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061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7F0C" w:rsidRPr="002D0615" w:rsidRDefault="00C27F0C" w:rsidP="002D0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0615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7F0C" w:rsidRPr="002D0615" w:rsidRDefault="00C27F0C" w:rsidP="002D0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0615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C27F0C" w:rsidRPr="00075B2F">
        <w:trPr>
          <w:trHeight w:val="192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F0C" w:rsidRPr="002D0615" w:rsidRDefault="00C27F0C" w:rsidP="002D0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0615">
              <w:rPr>
                <w:rFonts w:ascii="Times New Roman" w:hAnsi="Times New Roman" w:cs="Times New Roman"/>
                <w:sz w:val="18"/>
                <w:szCs w:val="18"/>
              </w:rPr>
              <w:t>748850000131033440330038100000000000001100102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F0C" w:rsidRPr="002D0615" w:rsidRDefault="00C27F0C" w:rsidP="001461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F0C" w:rsidRPr="002D0615" w:rsidRDefault="00C27F0C" w:rsidP="001461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F0C" w:rsidRPr="002D0615" w:rsidRDefault="00C27F0C" w:rsidP="001461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F0C" w:rsidRPr="002D0615" w:rsidRDefault="00C27F0C" w:rsidP="001461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F0C" w:rsidRPr="002D0615" w:rsidRDefault="00C27F0C" w:rsidP="001461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F0C" w:rsidRPr="002D0615" w:rsidRDefault="00C27F0C" w:rsidP="001461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0615">
              <w:rPr>
                <w:rFonts w:ascii="Times New Roman" w:hAnsi="Times New Roman" w:cs="Times New Roman"/>
                <w:sz w:val="20"/>
                <w:szCs w:val="20"/>
              </w:rPr>
              <w:t>Наличие обоснованных жалоб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F0C" w:rsidRPr="002D0615" w:rsidRDefault="00C27F0C" w:rsidP="001461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0615">
              <w:rPr>
                <w:rFonts w:ascii="Times New Roman" w:hAnsi="Times New Roman" w:cs="Times New Roman"/>
                <w:sz w:val="20"/>
                <w:szCs w:val="20"/>
              </w:rPr>
              <w:t>Единица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F0C" w:rsidRPr="002D0615" w:rsidRDefault="00C27F0C" w:rsidP="001461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06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F0C" w:rsidRPr="002D0615" w:rsidRDefault="00C27F0C" w:rsidP="001461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27F0C" w:rsidRPr="002D0615" w:rsidRDefault="00C27F0C" w:rsidP="001461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27F0C" w:rsidRPr="002D0615" w:rsidRDefault="00C27F0C" w:rsidP="001461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</w:tbl>
    <w:p w:rsidR="00C27F0C" w:rsidRPr="002D0615" w:rsidRDefault="00C27F0C" w:rsidP="002D061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C27F0C" w:rsidRPr="002D0615" w:rsidRDefault="00C27F0C" w:rsidP="002D061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D0615">
        <w:rPr>
          <w:rFonts w:ascii="Times New Roman" w:hAnsi="Times New Roman" w:cs="Times New Roman"/>
          <w:sz w:val="28"/>
          <w:szCs w:val="28"/>
          <w:lang w:eastAsia="ru-RU"/>
        </w:rPr>
        <w:t xml:space="preserve">Допустимые (возможные) отклонения от установленных показателей качества муниципальной </w:t>
      </w:r>
      <w:r>
        <w:rPr>
          <w:rFonts w:ascii="Times New Roman" w:hAnsi="Times New Roman" w:cs="Times New Roman"/>
          <w:sz w:val="28"/>
          <w:szCs w:val="28"/>
          <w:lang w:eastAsia="ru-RU"/>
        </w:rPr>
        <w:t>работы</w:t>
      </w:r>
      <w:r w:rsidRPr="002D0615">
        <w:rPr>
          <w:rFonts w:ascii="Times New Roman" w:hAnsi="Times New Roman" w:cs="Times New Roman"/>
          <w:sz w:val="28"/>
          <w:szCs w:val="28"/>
          <w:lang w:eastAsia="ru-RU"/>
        </w:rPr>
        <w:t xml:space="preserve">, в пределах которых муниципальное задание считается выполненным (процентов) </w:t>
      </w:r>
    </w:p>
    <w:p w:rsidR="00C27F0C" w:rsidRPr="002D0615" w:rsidRDefault="00C27F0C" w:rsidP="002D061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C27F0C" w:rsidRPr="002D0615" w:rsidRDefault="00C27F0C" w:rsidP="002D061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D0615">
        <w:rPr>
          <w:rFonts w:ascii="Times New Roman" w:hAnsi="Times New Roman" w:cs="Times New Roman"/>
          <w:sz w:val="28"/>
          <w:szCs w:val="28"/>
        </w:rPr>
        <w:t xml:space="preserve">3.2. Показатели, характеризующие объем муниципальной </w:t>
      </w:r>
      <w:r>
        <w:rPr>
          <w:rFonts w:ascii="Times New Roman" w:hAnsi="Times New Roman" w:cs="Times New Roman"/>
          <w:sz w:val="28"/>
          <w:szCs w:val="28"/>
        </w:rPr>
        <w:t>работы</w:t>
      </w:r>
      <w:r w:rsidRPr="002D0615">
        <w:rPr>
          <w:rFonts w:ascii="Times New Roman" w:hAnsi="Times New Roman" w:cs="Times New Roman"/>
          <w:sz w:val="28"/>
          <w:szCs w:val="28"/>
        </w:rPr>
        <w:t>:</w:t>
      </w:r>
    </w:p>
    <w:tbl>
      <w:tblPr>
        <w:tblW w:w="15326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418"/>
        <w:gridCol w:w="850"/>
        <w:gridCol w:w="993"/>
        <w:gridCol w:w="1134"/>
        <w:gridCol w:w="992"/>
        <w:gridCol w:w="1276"/>
        <w:gridCol w:w="1134"/>
        <w:gridCol w:w="1275"/>
        <w:gridCol w:w="709"/>
        <w:gridCol w:w="2268"/>
        <w:gridCol w:w="992"/>
        <w:gridCol w:w="1134"/>
        <w:gridCol w:w="17"/>
        <w:gridCol w:w="1117"/>
        <w:gridCol w:w="17"/>
      </w:tblGrid>
      <w:tr w:rsidR="00C27F0C" w:rsidRPr="00075B2F">
        <w:trPr>
          <w:gridAfter w:val="1"/>
          <w:wAfter w:w="17" w:type="dxa"/>
          <w:trHeight w:val="1024"/>
        </w:trPr>
        <w:tc>
          <w:tcPr>
            <w:tcW w:w="1418" w:type="dxa"/>
            <w:vMerge w:val="restart"/>
            <w:vAlign w:val="center"/>
          </w:tcPr>
          <w:p w:rsidR="00C27F0C" w:rsidRPr="002D0615" w:rsidRDefault="00C27F0C" w:rsidP="002D0615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06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Уникальный номер реестровой записи</w:t>
            </w:r>
          </w:p>
        </w:tc>
        <w:tc>
          <w:tcPr>
            <w:tcW w:w="2977" w:type="dxa"/>
            <w:gridSpan w:val="3"/>
            <w:vAlign w:val="center"/>
          </w:tcPr>
          <w:p w:rsidR="00C27F0C" w:rsidRPr="002D0615" w:rsidRDefault="00C27F0C" w:rsidP="002D06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06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Показатель, характеризующий содержание муниципальной работы</w:t>
            </w:r>
          </w:p>
        </w:tc>
        <w:tc>
          <w:tcPr>
            <w:tcW w:w="2268" w:type="dxa"/>
            <w:gridSpan w:val="2"/>
            <w:vAlign w:val="center"/>
          </w:tcPr>
          <w:p w:rsidR="00C27F0C" w:rsidRPr="002D0615" w:rsidRDefault="00C27F0C" w:rsidP="002D06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06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Показатель, характеризующий условия (формы) выполнения муниципальной работы</w:t>
            </w:r>
          </w:p>
        </w:tc>
        <w:tc>
          <w:tcPr>
            <w:tcW w:w="5386" w:type="dxa"/>
            <w:gridSpan w:val="4"/>
            <w:vAlign w:val="center"/>
          </w:tcPr>
          <w:p w:rsidR="00C27F0C" w:rsidRPr="002D0615" w:rsidRDefault="00C27F0C" w:rsidP="002D06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06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Показатель объема муниципальной работы</w:t>
            </w:r>
          </w:p>
        </w:tc>
        <w:tc>
          <w:tcPr>
            <w:tcW w:w="3260" w:type="dxa"/>
            <w:gridSpan w:val="4"/>
            <w:vAlign w:val="center"/>
          </w:tcPr>
          <w:p w:rsidR="00C27F0C" w:rsidRPr="002D0615" w:rsidRDefault="00C27F0C" w:rsidP="002D06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06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Значение показателя объема муниципальной работы</w:t>
            </w:r>
          </w:p>
        </w:tc>
      </w:tr>
      <w:tr w:rsidR="00C27F0C" w:rsidRPr="00075B2F">
        <w:trPr>
          <w:gridAfter w:val="1"/>
          <w:wAfter w:w="17" w:type="dxa"/>
          <w:trHeight w:val="787"/>
        </w:trPr>
        <w:tc>
          <w:tcPr>
            <w:tcW w:w="1418" w:type="dxa"/>
            <w:vMerge/>
          </w:tcPr>
          <w:p w:rsidR="00C27F0C" w:rsidRPr="002D0615" w:rsidRDefault="00C27F0C" w:rsidP="002D06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  <w:vMerge w:val="restart"/>
          </w:tcPr>
          <w:p w:rsidR="00C27F0C" w:rsidRPr="002D0615" w:rsidRDefault="00C27F0C" w:rsidP="002D06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D06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___________</w:t>
            </w:r>
          </w:p>
          <w:p w:rsidR="00C27F0C" w:rsidRPr="002D0615" w:rsidRDefault="00C27F0C" w:rsidP="002D06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061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(наименование</w:t>
            </w:r>
          </w:p>
          <w:p w:rsidR="00C27F0C" w:rsidRPr="002D0615" w:rsidRDefault="00C27F0C" w:rsidP="002D0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2" w:right="-6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061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показателя)</w:t>
            </w:r>
          </w:p>
        </w:tc>
        <w:tc>
          <w:tcPr>
            <w:tcW w:w="993" w:type="dxa"/>
            <w:vMerge w:val="restart"/>
          </w:tcPr>
          <w:p w:rsidR="00C27F0C" w:rsidRPr="002D0615" w:rsidRDefault="00C27F0C" w:rsidP="002D06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D06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___________</w:t>
            </w:r>
          </w:p>
          <w:p w:rsidR="00C27F0C" w:rsidRPr="002D0615" w:rsidRDefault="00C27F0C" w:rsidP="002D06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061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(наименование</w:t>
            </w:r>
          </w:p>
          <w:p w:rsidR="00C27F0C" w:rsidRPr="002D0615" w:rsidRDefault="00C27F0C" w:rsidP="002D0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2" w:right="-62"/>
              <w:jc w:val="center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2D061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показателя</w:t>
            </w:r>
          </w:p>
        </w:tc>
        <w:tc>
          <w:tcPr>
            <w:tcW w:w="1134" w:type="dxa"/>
            <w:vMerge w:val="restart"/>
          </w:tcPr>
          <w:p w:rsidR="00C27F0C" w:rsidRPr="002D0615" w:rsidRDefault="00C27F0C" w:rsidP="002D06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D06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___________</w:t>
            </w:r>
          </w:p>
          <w:p w:rsidR="00C27F0C" w:rsidRPr="002D0615" w:rsidRDefault="00C27F0C" w:rsidP="002D06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061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(наименование</w:t>
            </w:r>
          </w:p>
          <w:p w:rsidR="00C27F0C" w:rsidRPr="002D0615" w:rsidRDefault="00C27F0C" w:rsidP="002D0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2" w:right="-62"/>
              <w:jc w:val="center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2D061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показателя</w:t>
            </w:r>
          </w:p>
        </w:tc>
        <w:tc>
          <w:tcPr>
            <w:tcW w:w="992" w:type="dxa"/>
            <w:vMerge w:val="restart"/>
          </w:tcPr>
          <w:p w:rsidR="00C27F0C" w:rsidRPr="002D0615" w:rsidRDefault="00C27F0C" w:rsidP="002D06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D06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___________</w:t>
            </w:r>
          </w:p>
          <w:p w:rsidR="00C27F0C" w:rsidRPr="002D0615" w:rsidRDefault="00C27F0C" w:rsidP="002D06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061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(наименование</w:t>
            </w:r>
          </w:p>
          <w:p w:rsidR="00C27F0C" w:rsidRPr="002D0615" w:rsidRDefault="00C27F0C" w:rsidP="002D06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u w:val="single"/>
              </w:rPr>
            </w:pPr>
            <w:r w:rsidRPr="002D061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показателя</w:t>
            </w:r>
          </w:p>
        </w:tc>
        <w:tc>
          <w:tcPr>
            <w:tcW w:w="1276" w:type="dxa"/>
            <w:vMerge w:val="restart"/>
          </w:tcPr>
          <w:p w:rsidR="00C27F0C" w:rsidRPr="002D0615" w:rsidRDefault="00C27F0C" w:rsidP="002D06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061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___________</w:t>
            </w:r>
          </w:p>
          <w:p w:rsidR="00C27F0C" w:rsidRPr="002D0615" w:rsidRDefault="00C27F0C" w:rsidP="002D06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061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(наименование</w:t>
            </w:r>
          </w:p>
          <w:p w:rsidR="00C27F0C" w:rsidRPr="002D0615" w:rsidRDefault="00C27F0C" w:rsidP="002D0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061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показателя)</w:t>
            </w:r>
          </w:p>
        </w:tc>
        <w:tc>
          <w:tcPr>
            <w:tcW w:w="1134" w:type="dxa"/>
            <w:vMerge w:val="restart"/>
            <w:vAlign w:val="center"/>
          </w:tcPr>
          <w:p w:rsidR="00C27F0C" w:rsidRPr="002D0615" w:rsidRDefault="00C27F0C" w:rsidP="002D0615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D06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наименование</w:t>
            </w:r>
          </w:p>
          <w:p w:rsidR="00C27F0C" w:rsidRPr="002D0615" w:rsidRDefault="00C27F0C" w:rsidP="002D0615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D06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показателя</w:t>
            </w:r>
          </w:p>
        </w:tc>
        <w:tc>
          <w:tcPr>
            <w:tcW w:w="4252" w:type="dxa"/>
            <w:gridSpan w:val="3"/>
            <w:vAlign w:val="center"/>
          </w:tcPr>
          <w:p w:rsidR="00C27F0C" w:rsidRPr="002D0615" w:rsidRDefault="00C27F0C" w:rsidP="002D0615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bookmarkStart w:id="2" w:name="_GoBack"/>
            <w:bookmarkEnd w:id="2"/>
            <w:r w:rsidRPr="002D06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единица измерения по ОКЕИ</w:t>
            </w:r>
          </w:p>
        </w:tc>
        <w:tc>
          <w:tcPr>
            <w:tcW w:w="992" w:type="dxa"/>
            <w:vAlign w:val="center"/>
          </w:tcPr>
          <w:p w:rsidR="00C27F0C" w:rsidRPr="002D0615" w:rsidRDefault="00C27F0C" w:rsidP="002D06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D06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2017 год (очередной финансовый год)</w:t>
            </w:r>
          </w:p>
        </w:tc>
        <w:tc>
          <w:tcPr>
            <w:tcW w:w="1134" w:type="dxa"/>
            <w:vAlign w:val="center"/>
          </w:tcPr>
          <w:p w:rsidR="00C27F0C" w:rsidRPr="002D0615" w:rsidRDefault="00C27F0C" w:rsidP="002D0615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D06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2018 год</w:t>
            </w:r>
          </w:p>
          <w:p w:rsidR="00C27F0C" w:rsidRPr="002D0615" w:rsidRDefault="00C27F0C" w:rsidP="002D06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D06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(1-й год планового периода)</w:t>
            </w:r>
          </w:p>
        </w:tc>
        <w:tc>
          <w:tcPr>
            <w:tcW w:w="1134" w:type="dxa"/>
            <w:gridSpan w:val="2"/>
            <w:vAlign w:val="center"/>
          </w:tcPr>
          <w:p w:rsidR="00C27F0C" w:rsidRPr="002D0615" w:rsidRDefault="00C27F0C" w:rsidP="002D0615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D06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2019 год</w:t>
            </w:r>
          </w:p>
          <w:p w:rsidR="00C27F0C" w:rsidRPr="002D0615" w:rsidRDefault="00C27F0C" w:rsidP="002D0615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D06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(2-й год планового периода)</w:t>
            </w:r>
          </w:p>
        </w:tc>
      </w:tr>
      <w:tr w:rsidR="00C27F0C" w:rsidRPr="00075B2F">
        <w:trPr>
          <w:trHeight w:val="332"/>
        </w:trPr>
        <w:tc>
          <w:tcPr>
            <w:tcW w:w="1418" w:type="dxa"/>
            <w:vMerge/>
          </w:tcPr>
          <w:p w:rsidR="00C27F0C" w:rsidRPr="002D0615" w:rsidRDefault="00C27F0C" w:rsidP="002D06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  <w:vMerge/>
            <w:vAlign w:val="center"/>
          </w:tcPr>
          <w:p w:rsidR="00C27F0C" w:rsidRPr="002D0615" w:rsidRDefault="00C27F0C" w:rsidP="002D0615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  <w:vMerge/>
            <w:vAlign w:val="center"/>
          </w:tcPr>
          <w:p w:rsidR="00C27F0C" w:rsidRPr="002D0615" w:rsidRDefault="00C27F0C" w:rsidP="002D0615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vMerge/>
            <w:vAlign w:val="center"/>
          </w:tcPr>
          <w:p w:rsidR="00C27F0C" w:rsidRPr="002D0615" w:rsidRDefault="00C27F0C" w:rsidP="002D0615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vMerge/>
            <w:vAlign w:val="center"/>
          </w:tcPr>
          <w:p w:rsidR="00C27F0C" w:rsidRPr="002D0615" w:rsidRDefault="00C27F0C" w:rsidP="002D0615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vMerge/>
            <w:vAlign w:val="center"/>
          </w:tcPr>
          <w:p w:rsidR="00C27F0C" w:rsidRPr="002D0615" w:rsidRDefault="00C27F0C" w:rsidP="002D0615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C27F0C" w:rsidRPr="002D0615" w:rsidRDefault="00C27F0C" w:rsidP="002D0615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  <w:vAlign w:val="center"/>
          </w:tcPr>
          <w:p w:rsidR="00C27F0C" w:rsidRPr="00606274" w:rsidRDefault="00C27F0C" w:rsidP="002D0615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062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наименование</w:t>
            </w:r>
          </w:p>
        </w:tc>
        <w:tc>
          <w:tcPr>
            <w:tcW w:w="709" w:type="dxa"/>
            <w:vAlign w:val="center"/>
          </w:tcPr>
          <w:p w:rsidR="00C27F0C" w:rsidRPr="00606274" w:rsidRDefault="00C27F0C" w:rsidP="002D0615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062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код</w:t>
            </w:r>
          </w:p>
        </w:tc>
        <w:tc>
          <w:tcPr>
            <w:tcW w:w="2268" w:type="dxa"/>
            <w:vAlign w:val="center"/>
          </w:tcPr>
          <w:p w:rsidR="00C27F0C" w:rsidRPr="00606274" w:rsidRDefault="00C27F0C" w:rsidP="00602E1B">
            <w:pPr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06274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описание работы</w:t>
            </w:r>
          </w:p>
        </w:tc>
        <w:tc>
          <w:tcPr>
            <w:tcW w:w="992" w:type="dxa"/>
          </w:tcPr>
          <w:p w:rsidR="00C27F0C" w:rsidRPr="002D0615" w:rsidRDefault="00C27F0C" w:rsidP="002D06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151" w:type="dxa"/>
            <w:gridSpan w:val="2"/>
          </w:tcPr>
          <w:p w:rsidR="00C27F0C" w:rsidRPr="002D0615" w:rsidRDefault="00C27F0C" w:rsidP="002D06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:rsidR="00C27F0C" w:rsidRPr="002D0615" w:rsidRDefault="00C27F0C" w:rsidP="002D06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C27F0C" w:rsidRPr="00075B2F">
        <w:trPr>
          <w:trHeight w:val="295"/>
        </w:trPr>
        <w:tc>
          <w:tcPr>
            <w:tcW w:w="1418" w:type="dxa"/>
          </w:tcPr>
          <w:p w:rsidR="00C27F0C" w:rsidRPr="002D0615" w:rsidRDefault="00C27F0C" w:rsidP="002D06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06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C27F0C" w:rsidRPr="002D0615" w:rsidRDefault="00C27F0C" w:rsidP="002D06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06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93" w:type="dxa"/>
          </w:tcPr>
          <w:p w:rsidR="00C27F0C" w:rsidRPr="002D0615" w:rsidRDefault="00C27F0C" w:rsidP="002D06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06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C27F0C" w:rsidRPr="002D0615" w:rsidRDefault="00C27F0C" w:rsidP="002D06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06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:rsidR="00C27F0C" w:rsidRPr="002D0615" w:rsidRDefault="00C27F0C" w:rsidP="002D06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06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276" w:type="dxa"/>
          </w:tcPr>
          <w:p w:rsidR="00C27F0C" w:rsidRPr="002D0615" w:rsidRDefault="00C27F0C" w:rsidP="002D06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06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C27F0C" w:rsidRPr="002D0615" w:rsidRDefault="00C27F0C" w:rsidP="002D06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06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275" w:type="dxa"/>
          </w:tcPr>
          <w:p w:rsidR="00C27F0C" w:rsidRPr="002D0615" w:rsidRDefault="00C27F0C" w:rsidP="002D06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06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709" w:type="dxa"/>
          </w:tcPr>
          <w:p w:rsidR="00C27F0C" w:rsidRPr="002D0615" w:rsidRDefault="00C27F0C" w:rsidP="002D06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06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268" w:type="dxa"/>
          </w:tcPr>
          <w:p w:rsidR="00C27F0C" w:rsidRPr="004E41C8" w:rsidRDefault="00C27F0C" w:rsidP="00602E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E41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92" w:type="dxa"/>
          </w:tcPr>
          <w:p w:rsidR="00C27F0C" w:rsidRPr="002D0615" w:rsidRDefault="00C27F0C" w:rsidP="00602E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06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51" w:type="dxa"/>
            <w:gridSpan w:val="2"/>
          </w:tcPr>
          <w:p w:rsidR="00C27F0C" w:rsidRPr="002D0615" w:rsidRDefault="00C27F0C" w:rsidP="00602E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06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gridSpan w:val="2"/>
          </w:tcPr>
          <w:p w:rsidR="00C27F0C" w:rsidRPr="002D0615" w:rsidRDefault="00C27F0C" w:rsidP="00602E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06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C27F0C" w:rsidRPr="00075B2F">
        <w:trPr>
          <w:trHeight w:val="951"/>
        </w:trPr>
        <w:tc>
          <w:tcPr>
            <w:tcW w:w="1418" w:type="dxa"/>
          </w:tcPr>
          <w:p w:rsidR="00C27F0C" w:rsidRPr="002D0615" w:rsidRDefault="00C27F0C" w:rsidP="002D0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0615">
              <w:rPr>
                <w:rFonts w:ascii="Times New Roman" w:hAnsi="Times New Roman" w:cs="Times New Roman"/>
                <w:sz w:val="18"/>
                <w:szCs w:val="18"/>
              </w:rPr>
              <w:t>748850000131033440330038100000000000001100102</w:t>
            </w:r>
          </w:p>
        </w:tc>
        <w:tc>
          <w:tcPr>
            <w:tcW w:w="850" w:type="dxa"/>
            <w:vAlign w:val="center"/>
          </w:tcPr>
          <w:p w:rsidR="00C27F0C" w:rsidRPr="002D0615" w:rsidRDefault="00C27F0C" w:rsidP="002D0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vAlign w:val="center"/>
          </w:tcPr>
          <w:p w:rsidR="00C27F0C" w:rsidRPr="002D0615" w:rsidRDefault="00C27F0C" w:rsidP="002D0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vAlign w:val="center"/>
          </w:tcPr>
          <w:p w:rsidR="00C27F0C" w:rsidRPr="002D0615" w:rsidRDefault="00C27F0C" w:rsidP="002D0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vAlign w:val="center"/>
          </w:tcPr>
          <w:p w:rsidR="00C27F0C" w:rsidRPr="002D0615" w:rsidRDefault="00C27F0C" w:rsidP="002D0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vAlign w:val="center"/>
          </w:tcPr>
          <w:p w:rsidR="00C27F0C" w:rsidRPr="002D0615" w:rsidRDefault="00C27F0C" w:rsidP="002D0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vAlign w:val="center"/>
          </w:tcPr>
          <w:p w:rsidR="00C27F0C" w:rsidRPr="002D0615" w:rsidRDefault="00C27F0C" w:rsidP="002D06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C27F0C" w:rsidRPr="002D0615" w:rsidRDefault="00C27F0C" w:rsidP="002D06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C27F0C" w:rsidRPr="002D0615" w:rsidRDefault="00C27F0C" w:rsidP="002D06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D061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:rsidR="00C27F0C" w:rsidRPr="002D0615" w:rsidRDefault="00C27F0C" w:rsidP="002D06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D06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268" w:type="dxa"/>
            <w:vAlign w:val="center"/>
          </w:tcPr>
          <w:p w:rsidR="00C27F0C" w:rsidRPr="004E41C8" w:rsidRDefault="00C27F0C" w:rsidP="00602E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E41C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 доступа к открытым спортивным объектам для свобо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дного пользования</w:t>
            </w:r>
          </w:p>
        </w:tc>
        <w:tc>
          <w:tcPr>
            <w:tcW w:w="992" w:type="dxa"/>
            <w:vAlign w:val="center"/>
          </w:tcPr>
          <w:p w:rsidR="00C27F0C" w:rsidRPr="002D0615" w:rsidRDefault="00C27F0C" w:rsidP="002D06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D06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51" w:type="dxa"/>
            <w:gridSpan w:val="2"/>
            <w:vAlign w:val="center"/>
          </w:tcPr>
          <w:p w:rsidR="00C27F0C" w:rsidRPr="002D0615" w:rsidRDefault="00C27F0C" w:rsidP="002D06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06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vAlign w:val="center"/>
          </w:tcPr>
          <w:p w:rsidR="00C27F0C" w:rsidRPr="002D0615" w:rsidRDefault="00C27F0C" w:rsidP="002D06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06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</w:tbl>
    <w:p w:rsidR="00C27F0C" w:rsidRPr="002D0615" w:rsidRDefault="00C27F0C" w:rsidP="002D061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27F0C" w:rsidRPr="002D0615" w:rsidRDefault="00C27F0C" w:rsidP="002D061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D0615">
        <w:rPr>
          <w:rFonts w:ascii="Times New Roman" w:hAnsi="Times New Roman" w:cs="Times New Roman"/>
          <w:sz w:val="28"/>
          <w:szCs w:val="28"/>
          <w:lang w:eastAsia="ru-RU"/>
        </w:rPr>
        <w:t xml:space="preserve">Допустимые (возможные) отклонения от установленных показателей объема муниципальной </w:t>
      </w:r>
      <w:r>
        <w:rPr>
          <w:rFonts w:ascii="Times New Roman" w:hAnsi="Times New Roman" w:cs="Times New Roman"/>
          <w:sz w:val="28"/>
          <w:szCs w:val="28"/>
          <w:lang w:eastAsia="ru-RU"/>
        </w:rPr>
        <w:t>работы</w:t>
      </w:r>
      <w:r w:rsidRPr="002D0615">
        <w:rPr>
          <w:rFonts w:ascii="Times New Roman" w:hAnsi="Times New Roman" w:cs="Times New Roman"/>
          <w:sz w:val="28"/>
          <w:szCs w:val="28"/>
          <w:lang w:eastAsia="ru-RU"/>
        </w:rPr>
        <w:t>, в пределах которых муниципальное задание считается выполненным (процентов)</w:t>
      </w:r>
    </w:p>
    <w:p w:rsidR="00C27F0C" w:rsidRDefault="00C27F0C" w:rsidP="009B368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C27F0C" w:rsidRDefault="00C27F0C" w:rsidP="00507B3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C27F0C" w:rsidRDefault="00C27F0C" w:rsidP="002D061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C27F0C" w:rsidRDefault="00C27F0C" w:rsidP="002D061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C27F0C" w:rsidRDefault="00C27F0C" w:rsidP="002D061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C27F0C" w:rsidRDefault="00C27F0C" w:rsidP="002D061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C27F0C" w:rsidRDefault="00C27F0C" w:rsidP="002D061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C27F0C" w:rsidRDefault="00C27F0C" w:rsidP="002D061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C27F0C" w:rsidRDefault="00C27F0C" w:rsidP="002D061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C27F0C" w:rsidRDefault="00C27F0C" w:rsidP="002D061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C27F0C" w:rsidRDefault="00C27F0C" w:rsidP="002D061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C27F0C" w:rsidRDefault="00C27F0C" w:rsidP="002D061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C27F0C" w:rsidRPr="002D0615" w:rsidRDefault="00C27F0C" w:rsidP="002D061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noProof/>
          <w:lang w:eastAsia="ru-RU"/>
        </w:rPr>
        <w:pict>
          <v:rect id="Прямоугольник 10" o:spid="_x0000_s1028" style="position:absolute;left:0;text-align:left;margin-left:671.55pt;margin-top:14.4pt;width:69.75pt;height:41.25pt;z-index:251660288;visibility:visible" strokeweight="1.5pt">
            <v:textbox>
              <w:txbxContent>
                <w:p w:rsidR="00C27F0C" w:rsidRPr="00EA6684" w:rsidRDefault="00C27F0C" w:rsidP="002D0615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30.026.1</w:t>
                  </w:r>
                </w:p>
              </w:txbxContent>
            </v:textbox>
          </v:rect>
        </w:pict>
      </w:r>
      <w:r w:rsidRPr="002D0615">
        <w:rPr>
          <w:rFonts w:ascii="Times New Roman" w:hAnsi="Times New Roman" w:cs="Times New Roman"/>
          <w:sz w:val="28"/>
          <w:szCs w:val="28"/>
          <w:lang w:eastAsia="ru-RU"/>
        </w:rPr>
        <w:t xml:space="preserve">Раздел </w:t>
      </w:r>
      <w:r>
        <w:rPr>
          <w:rFonts w:ascii="Times New Roman" w:hAnsi="Times New Roman" w:cs="Times New Roman"/>
          <w:sz w:val="28"/>
          <w:szCs w:val="28"/>
          <w:lang w:eastAsia="ru-RU"/>
        </w:rPr>
        <w:t>3</w:t>
      </w:r>
    </w:p>
    <w:p w:rsidR="00C27F0C" w:rsidRPr="002D0615" w:rsidRDefault="00C27F0C" w:rsidP="002D0615">
      <w:pPr>
        <w:autoSpaceDE w:val="0"/>
        <w:autoSpaceDN w:val="0"/>
        <w:adjustRightInd w:val="0"/>
        <w:spacing w:after="0" w:line="240" w:lineRule="auto"/>
        <w:ind w:left="9912" w:firstLine="708"/>
        <w:rPr>
          <w:rFonts w:ascii="Times New Roman" w:hAnsi="Times New Roman" w:cs="Times New Roman"/>
          <w:sz w:val="12"/>
          <w:szCs w:val="12"/>
          <w:lang w:eastAsia="ru-RU"/>
        </w:rPr>
      </w:pPr>
      <w:r w:rsidRPr="002D0615">
        <w:rPr>
          <w:rFonts w:ascii="Times New Roman" w:hAnsi="Times New Roman" w:cs="Times New Roman"/>
          <w:sz w:val="24"/>
          <w:szCs w:val="24"/>
        </w:rPr>
        <w:t>Уникальный номер</w:t>
      </w:r>
    </w:p>
    <w:p w:rsidR="00C27F0C" w:rsidRPr="002D0615" w:rsidRDefault="00C27F0C" w:rsidP="002D0615">
      <w:pPr>
        <w:widowControl w:val="0"/>
        <w:autoSpaceDE w:val="0"/>
        <w:autoSpaceDN w:val="0"/>
        <w:adjustRightInd w:val="0"/>
        <w:spacing w:after="0" w:line="240" w:lineRule="auto"/>
        <w:ind w:left="10620"/>
        <w:rPr>
          <w:rFonts w:ascii="Times New Roman" w:hAnsi="Times New Roman" w:cs="Times New Roman"/>
          <w:sz w:val="24"/>
          <w:szCs w:val="24"/>
          <w:lang w:eastAsia="ru-RU"/>
        </w:rPr>
      </w:pPr>
      <w:r w:rsidRPr="002D0615">
        <w:rPr>
          <w:rFonts w:ascii="Times New Roman" w:hAnsi="Times New Roman" w:cs="Times New Roman"/>
          <w:sz w:val="24"/>
          <w:szCs w:val="24"/>
          <w:lang w:eastAsia="ru-RU"/>
        </w:rPr>
        <w:t>по базовому</w:t>
      </w:r>
    </w:p>
    <w:p w:rsidR="00C27F0C" w:rsidRPr="002D0615" w:rsidRDefault="00C27F0C" w:rsidP="002D0615">
      <w:pPr>
        <w:widowControl w:val="0"/>
        <w:autoSpaceDE w:val="0"/>
        <w:autoSpaceDN w:val="0"/>
        <w:adjustRightInd w:val="0"/>
        <w:spacing w:after="0" w:line="240" w:lineRule="auto"/>
        <w:ind w:left="9912" w:firstLine="708"/>
        <w:rPr>
          <w:rFonts w:ascii="Times New Roman" w:hAnsi="Times New Roman" w:cs="Times New Roman"/>
          <w:sz w:val="24"/>
          <w:szCs w:val="24"/>
          <w:lang w:eastAsia="ru-RU"/>
        </w:rPr>
      </w:pPr>
      <w:r w:rsidRPr="002D0615">
        <w:rPr>
          <w:rFonts w:ascii="Times New Roman" w:hAnsi="Times New Roman" w:cs="Times New Roman"/>
          <w:sz w:val="24"/>
          <w:szCs w:val="24"/>
          <w:lang w:eastAsia="ru-RU"/>
        </w:rPr>
        <w:t>(отраслевому) перечню</w:t>
      </w:r>
    </w:p>
    <w:p w:rsidR="00C27F0C" w:rsidRPr="002D0615" w:rsidRDefault="00C27F0C" w:rsidP="002D061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27F0C" w:rsidRPr="002D0615" w:rsidRDefault="00C27F0C" w:rsidP="002D0615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right="-31"/>
        <w:rPr>
          <w:rFonts w:ascii="Times New Roman" w:hAnsi="Times New Roman" w:cs="Times New Roman"/>
          <w:sz w:val="28"/>
          <w:szCs w:val="28"/>
          <w:lang w:eastAsia="ru-RU"/>
        </w:rPr>
      </w:pPr>
      <w:r w:rsidRPr="002D0615">
        <w:rPr>
          <w:rFonts w:ascii="Times New Roman" w:hAnsi="Times New Roman" w:cs="Times New Roman"/>
          <w:sz w:val="28"/>
          <w:szCs w:val="28"/>
        </w:rPr>
        <w:t>1.</w:t>
      </w:r>
      <w:r w:rsidRPr="002D0615">
        <w:rPr>
          <w:rFonts w:ascii="Times New Roman" w:hAnsi="Times New Roman" w:cs="Times New Roman"/>
          <w:sz w:val="28"/>
          <w:szCs w:val="28"/>
        </w:rPr>
        <w:tab/>
        <w:t xml:space="preserve">Наименование муниципальной </w:t>
      </w:r>
      <w:r>
        <w:rPr>
          <w:rFonts w:ascii="Times New Roman" w:hAnsi="Times New Roman" w:cs="Times New Roman"/>
          <w:sz w:val="28"/>
          <w:szCs w:val="28"/>
        </w:rPr>
        <w:t>работы</w:t>
      </w:r>
      <w:r w:rsidRPr="002D0615">
        <w:rPr>
          <w:rFonts w:ascii="Times New Roman" w:hAnsi="Times New Roman" w:cs="Times New Roman"/>
          <w:sz w:val="28"/>
          <w:szCs w:val="28"/>
          <w:u w:val="single"/>
        </w:rPr>
        <w:t>Организация и проведение физкультурных и спортивных мероприятий в рамках Всероссийского физкультурно-спортивного комплекса "Готов к труду и обороне" (ГТО) (за исключением тестирования выполнения нормативов испытаний комплекса ГТО)</w:t>
      </w:r>
    </w:p>
    <w:p w:rsidR="00C27F0C" w:rsidRDefault="00C27F0C" w:rsidP="002D0615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right="-31"/>
        <w:rPr>
          <w:rFonts w:ascii="Times New Roman" w:hAnsi="Times New Roman" w:cs="Times New Roman"/>
          <w:sz w:val="28"/>
          <w:szCs w:val="28"/>
          <w:lang w:eastAsia="ru-RU"/>
        </w:rPr>
      </w:pPr>
    </w:p>
    <w:p w:rsidR="00C27F0C" w:rsidRPr="002D0615" w:rsidRDefault="00C27F0C" w:rsidP="002D0615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right="-31"/>
        <w:rPr>
          <w:rFonts w:ascii="Times New Roman" w:hAnsi="Times New Roman" w:cs="Times New Roman"/>
          <w:sz w:val="28"/>
          <w:szCs w:val="28"/>
          <w:lang w:eastAsia="ru-RU"/>
        </w:rPr>
      </w:pPr>
      <w:r w:rsidRPr="002D0615">
        <w:rPr>
          <w:rFonts w:ascii="Times New Roman" w:hAnsi="Times New Roman" w:cs="Times New Roman"/>
          <w:sz w:val="28"/>
          <w:szCs w:val="28"/>
          <w:lang w:eastAsia="ru-RU"/>
        </w:rPr>
        <w:t>2.</w:t>
      </w:r>
      <w:r w:rsidRPr="002D0615">
        <w:rPr>
          <w:rFonts w:ascii="Times New Roman" w:hAnsi="Times New Roman" w:cs="Times New Roman"/>
          <w:sz w:val="28"/>
          <w:szCs w:val="28"/>
          <w:lang w:eastAsia="ru-RU"/>
        </w:rPr>
        <w:tab/>
        <w:t xml:space="preserve">Категории потребителей муниципальной </w:t>
      </w:r>
      <w:r>
        <w:rPr>
          <w:rFonts w:ascii="Times New Roman" w:hAnsi="Times New Roman" w:cs="Times New Roman"/>
          <w:sz w:val="28"/>
          <w:szCs w:val="28"/>
          <w:lang w:eastAsia="ru-RU"/>
        </w:rPr>
        <w:t>работы</w:t>
      </w:r>
      <w:r w:rsidRPr="002D0615">
        <w:rPr>
          <w:rFonts w:ascii="Times New Roman" w:hAnsi="Times New Roman" w:cs="Times New Roman"/>
          <w:sz w:val="28"/>
          <w:szCs w:val="28"/>
          <w:u w:val="single"/>
          <w:lang w:eastAsia="ru-RU"/>
        </w:rPr>
        <w:t>В интересах общества</w:t>
      </w:r>
    </w:p>
    <w:p w:rsidR="00C27F0C" w:rsidRPr="002D0615" w:rsidRDefault="00C27F0C" w:rsidP="002D061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C27F0C" w:rsidRPr="002D0615" w:rsidRDefault="00C27F0C" w:rsidP="002D061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2D0615">
        <w:rPr>
          <w:rFonts w:ascii="Times New Roman" w:hAnsi="Times New Roman" w:cs="Times New Roman"/>
          <w:sz w:val="28"/>
          <w:szCs w:val="28"/>
          <w:lang w:eastAsia="ru-RU"/>
        </w:rPr>
        <w:t>3.</w:t>
      </w:r>
      <w:r w:rsidRPr="002D0615">
        <w:rPr>
          <w:rFonts w:ascii="Times New Roman" w:hAnsi="Times New Roman" w:cs="Times New Roman"/>
          <w:sz w:val="28"/>
          <w:szCs w:val="28"/>
          <w:lang w:eastAsia="ru-RU"/>
        </w:rPr>
        <w:tab/>
        <w:t xml:space="preserve">Показатели, характеризующие объем и (или) качество муниципальной </w:t>
      </w:r>
      <w:r>
        <w:rPr>
          <w:rFonts w:ascii="Times New Roman" w:hAnsi="Times New Roman" w:cs="Times New Roman"/>
          <w:sz w:val="28"/>
          <w:szCs w:val="28"/>
          <w:lang w:eastAsia="ru-RU"/>
        </w:rPr>
        <w:t>работы</w:t>
      </w:r>
      <w:r w:rsidRPr="002D0615">
        <w:rPr>
          <w:rFonts w:ascii="Times New Roman" w:hAnsi="Times New Roman" w:cs="Times New Roman"/>
          <w:sz w:val="28"/>
          <w:szCs w:val="28"/>
          <w:lang w:eastAsia="ru-RU"/>
        </w:rPr>
        <w:t>:</w:t>
      </w:r>
    </w:p>
    <w:p w:rsidR="00C27F0C" w:rsidRPr="002D0615" w:rsidRDefault="00C27F0C" w:rsidP="002D061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C27F0C" w:rsidRPr="002D0615" w:rsidRDefault="00C27F0C" w:rsidP="002D061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2D0615">
        <w:rPr>
          <w:rFonts w:ascii="Times New Roman" w:hAnsi="Times New Roman" w:cs="Times New Roman"/>
          <w:sz w:val="28"/>
          <w:szCs w:val="28"/>
          <w:lang w:eastAsia="ru-RU"/>
        </w:rPr>
        <w:t>3.1.</w:t>
      </w:r>
      <w:r w:rsidRPr="002D0615">
        <w:rPr>
          <w:rFonts w:ascii="Times New Roman" w:hAnsi="Times New Roman" w:cs="Times New Roman"/>
          <w:sz w:val="28"/>
          <w:szCs w:val="28"/>
          <w:lang w:eastAsia="ru-RU"/>
        </w:rPr>
        <w:tab/>
        <w:t xml:space="preserve">Показатели, характеризующие качество муниципальной </w:t>
      </w:r>
      <w:r>
        <w:rPr>
          <w:rFonts w:ascii="Times New Roman" w:hAnsi="Times New Roman" w:cs="Times New Roman"/>
          <w:sz w:val="28"/>
          <w:szCs w:val="28"/>
          <w:lang w:eastAsia="ru-RU"/>
        </w:rPr>
        <w:t>работы</w:t>
      </w:r>
      <w:r w:rsidRPr="002D0615">
        <w:rPr>
          <w:rFonts w:ascii="Times New Roman" w:hAnsi="Times New Roman" w:cs="Times New Roman"/>
          <w:sz w:val="28"/>
          <w:szCs w:val="28"/>
          <w:lang w:eastAsia="ru-RU"/>
        </w:rPr>
        <w:t>:</w:t>
      </w:r>
    </w:p>
    <w:p w:rsidR="00C27F0C" w:rsidRPr="002D0615" w:rsidRDefault="00C27F0C" w:rsidP="002D061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C27F0C" w:rsidRPr="002D0615" w:rsidRDefault="00C27F0C" w:rsidP="002D061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5448" w:type="dxa"/>
        <w:tblInd w:w="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415"/>
        <w:gridCol w:w="1276"/>
        <w:gridCol w:w="1276"/>
        <w:gridCol w:w="1559"/>
        <w:gridCol w:w="1417"/>
        <w:gridCol w:w="1418"/>
        <w:gridCol w:w="1276"/>
        <w:gridCol w:w="1275"/>
        <w:gridCol w:w="851"/>
        <w:gridCol w:w="1417"/>
        <w:gridCol w:w="1276"/>
        <w:gridCol w:w="992"/>
      </w:tblGrid>
      <w:tr w:rsidR="00C27F0C" w:rsidRPr="00075B2F">
        <w:trPr>
          <w:trHeight w:val="20"/>
        </w:trPr>
        <w:tc>
          <w:tcPr>
            <w:tcW w:w="14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27F0C" w:rsidRPr="002D0615" w:rsidRDefault="00C27F0C" w:rsidP="002D0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0615">
              <w:rPr>
                <w:rFonts w:ascii="Times New Roman" w:hAnsi="Times New Roman" w:cs="Times New Roman"/>
                <w:sz w:val="24"/>
                <w:szCs w:val="24"/>
              </w:rPr>
              <w:t>Уникальный номер реестровой записи</w:t>
            </w:r>
          </w:p>
        </w:tc>
        <w:tc>
          <w:tcPr>
            <w:tcW w:w="411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27F0C" w:rsidRPr="002D0615" w:rsidRDefault="00C27F0C" w:rsidP="002D0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06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работы</w:t>
            </w:r>
          </w:p>
        </w:tc>
        <w:tc>
          <w:tcPr>
            <w:tcW w:w="283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27F0C" w:rsidRPr="002D0615" w:rsidRDefault="00C27F0C" w:rsidP="002D0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06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Показатель, характеризующий условия (формы) оказания муниципальной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работы</w:t>
            </w:r>
          </w:p>
        </w:tc>
        <w:tc>
          <w:tcPr>
            <w:tcW w:w="340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F0C" w:rsidRPr="002D0615" w:rsidRDefault="00C27F0C" w:rsidP="002D0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06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работы</w:t>
            </w:r>
          </w:p>
        </w:tc>
        <w:tc>
          <w:tcPr>
            <w:tcW w:w="36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F0C" w:rsidRPr="002D0615" w:rsidRDefault="00C27F0C" w:rsidP="002D0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0615">
              <w:rPr>
                <w:rFonts w:ascii="Times New Roman" w:hAnsi="Times New Roman" w:cs="Times New Roman"/>
                <w:sz w:val="24"/>
                <w:szCs w:val="24"/>
              </w:rPr>
              <w:t xml:space="preserve">Значения показателей качества муниципальной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работы</w:t>
            </w:r>
          </w:p>
        </w:tc>
      </w:tr>
      <w:tr w:rsidR="00C27F0C" w:rsidRPr="00075B2F">
        <w:trPr>
          <w:trHeight w:val="276"/>
        </w:trPr>
        <w:tc>
          <w:tcPr>
            <w:tcW w:w="14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7F0C" w:rsidRPr="002D0615" w:rsidRDefault="00C27F0C" w:rsidP="002D0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7F0C" w:rsidRPr="002D0615" w:rsidRDefault="00C27F0C" w:rsidP="002D0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7F0C" w:rsidRPr="002D0615" w:rsidRDefault="00C27F0C" w:rsidP="002D0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F0C" w:rsidRPr="002D0615" w:rsidRDefault="00C27F0C" w:rsidP="002D0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27F0C" w:rsidRPr="002D0615" w:rsidRDefault="00C27F0C" w:rsidP="002D0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0615">
              <w:rPr>
                <w:rFonts w:ascii="Times New Roman" w:hAnsi="Times New Roman" w:cs="Times New Roman"/>
                <w:sz w:val="24"/>
                <w:szCs w:val="24"/>
              </w:rPr>
              <w:t>2017 год</w:t>
            </w:r>
          </w:p>
          <w:p w:rsidR="00C27F0C" w:rsidRPr="002D0615" w:rsidRDefault="00C27F0C" w:rsidP="002D0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0615">
              <w:rPr>
                <w:rFonts w:ascii="Times New Roman" w:hAnsi="Times New Roman" w:cs="Times New Roman"/>
                <w:sz w:val="24"/>
                <w:szCs w:val="24"/>
              </w:rPr>
              <w:t xml:space="preserve">(очередной финансовый год) 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27F0C" w:rsidRPr="002D0615" w:rsidRDefault="00C27F0C" w:rsidP="002D0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0615">
              <w:rPr>
                <w:rFonts w:ascii="Times New Roman" w:hAnsi="Times New Roman" w:cs="Times New Roman"/>
                <w:sz w:val="24"/>
                <w:szCs w:val="24"/>
              </w:rPr>
              <w:t>2018 год</w:t>
            </w:r>
          </w:p>
          <w:p w:rsidR="00C27F0C" w:rsidRPr="002D0615" w:rsidRDefault="00C27F0C" w:rsidP="002D0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0615">
              <w:rPr>
                <w:rFonts w:ascii="Times New Roman" w:hAnsi="Times New Roman" w:cs="Times New Roman"/>
                <w:sz w:val="24"/>
                <w:szCs w:val="24"/>
              </w:rPr>
              <w:t>(1-й год планового периода)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27F0C" w:rsidRPr="002D0615" w:rsidRDefault="00C27F0C" w:rsidP="002D0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0615">
              <w:rPr>
                <w:rFonts w:ascii="Times New Roman" w:hAnsi="Times New Roman" w:cs="Times New Roman"/>
                <w:sz w:val="24"/>
                <w:szCs w:val="24"/>
              </w:rPr>
              <w:t>2019 год</w:t>
            </w:r>
          </w:p>
          <w:p w:rsidR="00C27F0C" w:rsidRPr="002D0615" w:rsidRDefault="00C27F0C" w:rsidP="002D0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0615">
              <w:rPr>
                <w:rFonts w:ascii="Times New Roman" w:hAnsi="Times New Roman" w:cs="Times New Roman"/>
                <w:sz w:val="24"/>
                <w:szCs w:val="24"/>
              </w:rPr>
              <w:t>(2-й год планового периода)</w:t>
            </w:r>
          </w:p>
        </w:tc>
      </w:tr>
      <w:tr w:rsidR="00C27F0C" w:rsidRPr="00075B2F">
        <w:trPr>
          <w:trHeight w:val="152"/>
        </w:trPr>
        <w:tc>
          <w:tcPr>
            <w:tcW w:w="14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7F0C" w:rsidRPr="002D0615" w:rsidRDefault="00C27F0C" w:rsidP="002D0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F0C" w:rsidRPr="002D0615" w:rsidRDefault="00C27F0C" w:rsidP="002D0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F0C" w:rsidRPr="002D0615" w:rsidRDefault="00C27F0C" w:rsidP="002D0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27F0C" w:rsidRPr="002D0615" w:rsidRDefault="00C27F0C" w:rsidP="002D06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D06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наименование</w:t>
            </w:r>
          </w:p>
          <w:p w:rsidR="00C27F0C" w:rsidRPr="002D0615" w:rsidRDefault="00C27F0C" w:rsidP="002D0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D06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показателя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F0C" w:rsidRPr="002D0615" w:rsidRDefault="00C27F0C" w:rsidP="002D06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D06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единица </w:t>
            </w:r>
          </w:p>
          <w:p w:rsidR="00C27F0C" w:rsidRPr="002D0615" w:rsidRDefault="00C27F0C" w:rsidP="002D06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D06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измерения по ОКЕИ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7F0C" w:rsidRPr="002D0615" w:rsidRDefault="00C27F0C" w:rsidP="002D0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7F0C" w:rsidRPr="002D0615" w:rsidRDefault="00C27F0C" w:rsidP="002D0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7F0C" w:rsidRPr="002D0615" w:rsidRDefault="00C27F0C" w:rsidP="002D0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7F0C" w:rsidRPr="00075B2F">
        <w:tc>
          <w:tcPr>
            <w:tcW w:w="14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F0C" w:rsidRPr="002D0615" w:rsidRDefault="00C27F0C" w:rsidP="002D0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F0C" w:rsidRPr="002D0615" w:rsidRDefault="00C27F0C" w:rsidP="002D06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D06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___________</w:t>
            </w:r>
          </w:p>
          <w:p w:rsidR="00C27F0C" w:rsidRPr="002D0615" w:rsidRDefault="00C27F0C" w:rsidP="002D06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061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(наименование</w:t>
            </w:r>
          </w:p>
          <w:p w:rsidR="00C27F0C" w:rsidRPr="002D0615" w:rsidRDefault="00C27F0C" w:rsidP="002D0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2" w:right="-6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061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показателя)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F0C" w:rsidRPr="002D0615" w:rsidRDefault="00C27F0C" w:rsidP="002D06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D06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___________</w:t>
            </w:r>
          </w:p>
          <w:p w:rsidR="00C27F0C" w:rsidRPr="002D0615" w:rsidRDefault="00C27F0C" w:rsidP="002D06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061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(наименование</w:t>
            </w:r>
          </w:p>
          <w:p w:rsidR="00C27F0C" w:rsidRPr="002D0615" w:rsidRDefault="00C27F0C" w:rsidP="002D0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2" w:right="-62"/>
              <w:jc w:val="center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2D061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показателя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F0C" w:rsidRPr="002D0615" w:rsidRDefault="00C27F0C" w:rsidP="002D06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D06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___________</w:t>
            </w:r>
          </w:p>
          <w:p w:rsidR="00C27F0C" w:rsidRPr="002D0615" w:rsidRDefault="00C27F0C" w:rsidP="002D06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061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(наименование</w:t>
            </w:r>
          </w:p>
          <w:p w:rsidR="00C27F0C" w:rsidRPr="002D0615" w:rsidRDefault="00C27F0C" w:rsidP="002D0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2" w:right="-62"/>
              <w:jc w:val="center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2D061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показателя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F0C" w:rsidRPr="002D0615" w:rsidRDefault="00C27F0C" w:rsidP="002D06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D06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___________</w:t>
            </w:r>
          </w:p>
          <w:p w:rsidR="00C27F0C" w:rsidRPr="002D0615" w:rsidRDefault="00C27F0C" w:rsidP="002D06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061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(наименование</w:t>
            </w:r>
          </w:p>
          <w:p w:rsidR="00C27F0C" w:rsidRPr="002D0615" w:rsidRDefault="00C27F0C" w:rsidP="002D06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u w:val="single"/>
              </w:rPr>
            </w:pPr>
            <w:r w:rsidRPr="002D061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показателя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F0C" w:rsidRPr="002D0615" w:rsidRDefault="00C27F0C" w:rsidP="002D06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061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___________</w:t>
            </w:r>
          </w:p>
          <w:p w:rsidR="00C27F0C" w:rsidRPr="002D0615" w:rsidRDefault="00C27F0C" w:rsidP="002D06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061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(наименование</w:t>
            </w:r>
          </w:p>
          <w:p w:rsidR="00C27F0C" w:rsidRPr="002D0615" w:rsidRDefault="00C27F0C" w:rsidP="002D0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061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показателя)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F0C" w:rsidRPr="002D0615" w:rsidRDefault="00C27F0C" w:rsidP="002D0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F0C" w:rsidRPr="002D0615" w:rsidRDefault="00C27F0C" w:rsidP="002D06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D06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наименование</w:t>
            </w:r>
          </w:p>
          <w:p w:rsidR="00C27F0C" w:rsidRPr="002D0615" w:rsidRDefault="00C27F0C" w:rsidP="002D0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F0C" w:rsidRPr="002D0615" w:rsidRDefault="00C27F0C" w:rsidP="002D0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0615">
              <w:rPr>
                <w:rFonts w:ascii="Times New Roman" w:hAnsi="Times New Roman" w:cs="Times New Roman"/>
                <w:sz w:val="20"/>
                <w:szCs w:val="20"/>
              </w:rPr>
              <w:t>код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F0C" w:rsidRPr="002D0615" w:rsidRDefault="00C27F0C" w:rsidP="002D0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7F0C" w:rsidRPr="002D0615" w:rsidRDefault="00C27F0C" w:rsidP="002D0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7F0C" w:rsidRPr="002D0615" w:rsidRDefault="00C27F0C" w:rsidP="002D0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7F0C" w:rsidRPr="00075B2F">
        <w:trPr>
          <w:trHeight w:val="183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F0C" w:rsidRPr="002D0615" w:rsidRDefault="00C27F0C" w:rsidP="002D0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06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F0C" w:rsidRPr="002D0615" w:rsidRDefault="00C27F0C" w:rsidP="002D0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061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F0C" w:rsidRPr="002D0615" w:rsidRDefault="00C27F0C" w:rsidP="002D0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061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F0C" w:rsidRPr="002D0615" w:rsidRDefault="00C27F0C" w:rsidP="002D0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061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F0C" w:rsidRPr="002D0615" w:rsidRDefault="00C27F0C" w:rsidP="002D0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061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F0C" w:rsidRPr="002D0615" w:rsidRDefault="00C27F0C" w:rsidP="002D0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061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F0C" w:rsidRPr="002D0615" w:rsidRDefault="00C27F0C" w:rsidP="002D0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061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F0C" w:rsidRPr="002D0615" w:rsidRDefault="00C27F0C" w:rsidP="002D0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061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F0C" w:rsidRPr="002D0615" w:rsidRDefault="00C27F0C" w:rsidP="002D0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061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F0C" w:rsidRPr="002D0615" w:rsidRDefault="00C27F0C" w:rsidP="002D0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061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7F0C" w:rsidRPr="002D0615" w:rsidRDefault="00C27F0C" w:rsidP="002D0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0615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7F0C" w:rsidRPr="002D0615" w:rsidRDefault="00C27F0C" w:rsidP="002D0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0615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C27F0C" w:rsidRPr="00075B2F">
        <w:trPr>
          <w:trHeight w:val="192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F0C" w:rsidRPr="002D0615" w:rsidRDefault="00C27F0C" w:rsidP="002D0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1508">
              <w:rPr>
                <w:rFonts w:ascii="Times New Roman" w:hAnsi="Times New Roman" w:cs="Times New Roman"/>
                <w:sz w:val="18"/>
                <w:szCs w:val="18"/>
              </w:rPr>
              <w:t>748850000131033440330026100000000000005104101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F0C" w:rsidRPr="002D0615" w:rsidRDefault="00C27F0C" w:rsidP="001461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F0C" w:rsidRPr="002D0615" w:rsidRDefault="00C27F0C" w:rsidP="001461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F0C" w:rsidRPr="002D0615" w:rsidRDefault="00C27F0C" w:rsidP="001461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F0C" w:rsidRPr="002D0615" w:rsidRDefault="00C27F0C" w:rsidP="001461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F0C" w:rsidRPr="002D0615" w:rsidRDefault="00C27F0C" w:rsidP="001461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F0C" w:rsidRPr="002D0615" w:rsidRDefault="00C27F0C" w:rsidP="001461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F0C" w:rsidRPr="002D0615" w:rsidRDefault="00C27F0C" w:rsidP="001461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F0C" w:rsidRPr="002D0615" w:rsidRDefault="00C27F0C" w:rsidP="001461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F0C" w:rsidRPr="002D0615" w:rsidRDefault="00C27F0C" w:rsidP="001461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061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27F0C" w:rsidRPr="002D0615" w:rsidRDefault="00C27F0C" w:rsidP="001461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061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27F0C" w:rsidRPr="002D0615" w:rsidRDefault="00C27F0C" w:rsidP="001461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061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</w:tbl>
    <w:p w:rsidR="00C27F0C" w:rsidRPr="002D0615" w:rsidRDefault="00C27F0C" w:rsidP="002D061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C27F0C" w:rsidRPr="002D0615" w:rsidRDefault="00C27F0C" w:rsidP="002D061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C27F0C" w:rsidRPr="002D0615" w:rsidRDefault="00C27F0C" w:rsidP="002D061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D0615">
        <w:rPr>
          <w:rFonts w:ascii="Times New Roman" w:hAnsi="Times New Roman" w:cs="Times New Roman"/>
          <w:sz w:val="28"/>
          <w:szCs w:val="28"/>
          <w:lang w:eastAsia="ru-RU"/>
        </w:rPr>
        <w:t xml:space="preserve">Допустимые (возможные) отклонения от установленных показателей качества муниципальной </w:t>
      </w:r>
      <w:r>
        <w:rPr>
          <w:rFonts w:ascii="Times New Roman" w:hAnsi="Times New Roman" w:cs="Times New Roman"/>
          <w:sz w:val="28"/>
          <w:szCs w:val="28"/>
          <w:lang w:eastAsia="ru-RU"/>
        </w:rPr>
        <w:t>работы</w:t>
      </w:r>
      <w:r w:rsidRPr="002D0615">
        <w:rPr>
          <w:rFonts w:ascii="Times New Roman" w:hAnsi="Times New Roman" w:cs="Times New Roman"/>
          <w:sz w:val="28"/>
          <w:szCs w:val="28"/>
          <w:lang w:eastAsia="ru-RU"/>
        </w:rPr>
        <w:t xml:space="preserve">, в пределах которых муниципальное задание считается выполненным (процентов) </w:t>
      </w:r>
    </w:p>
    <w:p w:rsidR="00C27F0C" w:rsidRPr="002D0615" w:rsidRDefault="00C27F0C" w:rsidP="002D061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C27F0C" w:rsidRPr="002D0615" w:rsidRDefault="00C27F0C" w:rsidP="002D061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D0615">
        <w:rPr>
          <w:rFonts w:ascii="Times New Roman" w:hAnsi="Times New Roman" w:cs="Times New Roman"/>
          <w:sz w:val="28"/>
          <w:szCs w:val="28"/>
        </w:rPr>
        <w:t xml:space="preserve">3.2. Показатели, характеризующие объем муниципальной </w:t>
      </w:r>
      <w:r>
        <w:rPr>
          <w:rFonts w:ascii="Times New Roman" w:hAnsi="Times New Roman" w:cs="Times New Roman"/>
          <w:sz w:val="28"/>
          <w:szCs w:val="28"/>
        </w:rPr>
        <w:t>работы</w:t>
      </w:r>
      <w:r w:rsidRPr="002D0615">
        <w:rPr>
          <w:rFonts w:ascii="Times New Roman" w:hAnsi="Times New Roman" w:cs="Times New Roman"/>
          <w:sz w:val="28"/>
          <w:szCs w:val="28"/>
        </w:rPr>
        <w:t>:</w:t>
      </w:r>
    </w:p>
    <w:tbl>
      <w:tblPr>
        <w:tblW w:w="15296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04"/>
        <w:gridCol w:w="1418"/>
        <w:gridCol w:w="1417"/>
        <w:gridCol w:w="1418"/>
        <w:gridCol w:w="1417"/>
        <w:gridCol w:w="1418"/>
        <w:gridCol w:w="922"/>
        <w:gridCol w:w="709"/>
        <w:gridCol w:w="567"/>
        <w:gridCol w:w="1417"/>
        <w:gridCol w:w="921"/>
        <w:gridCol w:w="59"/>
        <w:gridCol w:w="1216"/>
        <w:gridCol w:w="59"/>
        <w:gridCol w:w="1075"/>
        <w:gridCol w:w="59"/>
      </w:tblGrid>
      <w:tr w:rsidR="00C27F0C" w:rsidRPr="00075B2F">
        <w:trPr>
          <w:gridAfter w:val="1"/>
          <w:wAfter w:w="59" w:type="dxa"/>
          <w:trHeight w:val="1024"/>
        </w:trPr>
        <w:tc>
          <w:tcPr>
            <w:tcW w:w="1204" w:type="dxa"/>
            <w:vMerge w:val="restart"/>
            <w:vAlign w:val="center"/>
          </w:tcPr>
          <w:p w:rsidR="00C27F0C" w:rsidRPr="002D0615" w:rsidRDefault="00C27F0C" w:rsidP="002D0615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06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Уникальный номер реестровой записи</w:t>
            </w:r>
          </w:p>
        </w:tc>
        <w:tc>
          <w:tcPr>
            <w:tcW w:w="4253" w:type="dxa"/>
            <w:gridSpan w:val="3"/>
            <w:vAlign w:val="center"/>
          </w:tcPr>
          <w:p w:rsidR="00C27F0C" w:rsidRPr="002D0615" w:rsidRDefault="00C27F0C" w:rsidP="002D06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06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Показатель, характеризующий содержание муниципальной работы</w:t>
            </w:r>
          </w:p>
        </w:tc>
        <w:tc>
          <w:tcPr>
            <w:tcW w:w="2835" w:type="dxa"/>
            <w:gridSpan w:val="2"/>
            <w:vAlign w:val="center"/>
          </w:tcPr>
          <w:p w:rsidR="00C27F0C" w:rsidRPr="002D0615" w:rsidRDefault="00C27F0C" w:rsidP="002D06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06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Показатель, характеризующий условия (формы) выполнения муниципальной работы</w:t>
            </w:r>
          </w:p>
        </w:tc>
        <w:tc>
          <w:tcPr>
            <w:tcW w:w="3615" w:type="dxa"/>
            <w:gridSpan w:val="4"/>
            <w:vAlign w:val="center"/>
          </w:tcPr>
          <w:p w:rsidR="00C27F0C" w:rsidRPr="002D0615" w:rsidRDefault="00C27F0C" w:rsidP="002D06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06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Показатель объема муниципальной работы</w:t>
            </w:r>
          </w:p>
        </w:tc>
        <w:tc>
          <w:tcPr>
            <w:tcW w:w="3330" w:type="dxa"/>
            <w:gridSpan w:val="5"/>
            <w:vAlign w:val="center"/>
          </w:tcPr>
          <w:p w:rsidR="00C27F0C" w:rsidRPr="002D0615" w:rsidRDefault="00C27F0C" w:rsidP="002D06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06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Значение показателя объема муниципальной работы</w:t>
            </w:r>
          </w:p>
        </w:tc>
      </w:tr>
      <w:tr w:rsidR="00C27F0C" w:rsidRPr="00075B2F">
        <w:trPr>
          <w:gridAfter w:val="1"/>
          <w:wAfter w:w="59" w:type="dxa"/>
          <w:trHeight w:val="787"/>
        </w:trPr>
        <w:tc>
          <w:tcPr>
            <w:tcW w:w="1204" w:type="dxa"/>
            <w:vMerge/>
          </w:tcPr>
          <w:p w:rsidR="00C27F0C" w:rsidRPr="002D0615" w:rsidRDefault="00C27F0C" w:rsidP="002D06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vMerge w:val="restart"/>
          </w:tcPr>
          <w:p w:rsidR="00C27F0C" w:rsidRPr="002D0615" w:rsidRDefault="00C27F0C" w:rsidP="002D06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D06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___________</w:t>
            </w:r>
          </w:p>
          <w:p w:rsidR="00C27F0C" w:rsidRPr="002D0615" w:rsidRDefault="00C27F0C" w:rsidP="002D06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061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(наименование</w:t>
            </w:r>
          </w:p>
          <w:p w:rsidR="00C27F0C" w:rsidRPr="002D0615" w:rsidRDefault="00C27F0C" w:rsidP="002D0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2" w:right="-6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061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показателя)</w:t>
            </w:r>
          </w:p>
        </w:tc>
        <w:tc>
          <w:tcPr>
            <w:tcW w:w="1417" w:type="dxa"/>
            <w:vMerge w:val="restart"/>
          </w:tcPr>
          <w:p w:rsidR="00C27F0C" w:rsidRPr="002D0615" w:rsidRDefault="00C27F0C" w:rsidP="002D06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D06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___________</w:t>
            </w:r>
          </w:p>
          <w:p w:rsidR="00C27F0C" w:rsidRPr="002D0615" w:rsidRDefault="00C27F0C" w:rsidP="002D06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061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(наименование</w:t>
            </w:r>
          </w:p>
          <w:p w:rsidR="00C27F0C" w:rsidRPr="002D0615" w:rsidRDefault="00C27F0C" w:rsidP="002D0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2" w:right="-62"/>
              <w:jc w:val="center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2D061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показателя</w:t>
            </w:r>
          </w:p>
        </w:tc>
        <w:tc>
          <w:tcPr>
            <w:tcW w:w="1418" w:type="dxa"/>
            <w:vMerge w:val="restart"/>
          </w:tcPr>
          <w:p w:rsidR="00C27F0C" w:rsidRPr="002D0615" w:rsidRDefault="00C27F0C" w:rsidP="002D06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D06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___________</w:t>
            </w:r>
          </w:p>
          <w:p w:rsidR="00C27F0C" w:rsidRPr="002D0615" w:rsidRDefault="00C27F0C" w:rsidP="002D06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061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(наименование</w:t>
            </w:r>
          </w:p>
          <w:p w:rsidR="00C27F0C" w:rsidRPr="002D0615" w:rsidRDefault="00C27F0C" w:rsidP="002D0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2" w:right="-62"/>
              <w:jc w:val="center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2D061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показателя</w:t>
            </w:r>
          </w:p>
        </w:tc>
        <w:tc>
          <w:tcPr>
            <w:tcW w:w="1417" w:type="dxa"/>
            <w:vMerge w:val="restart"/>
          </w:tcPr>
          <w:p w:rsidR="00C27F0C" w:rsidRPr="002D0615" w:rsidRDefault="00C27F0C" w:rsidP="002D06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D06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___________</w:t>
            </w:r>
          </w:p>
          <w:p w:rsidR="00C27F0C" w:rsidRPr="002D0615" w:rsidRDefault="00C27F0C" w:rsidP="002D06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061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(наименование</w:t>
            </w:r>
          </w:p>
          <w:p w:rsidR="00C27F0C" w:rsidRPr="002D0615" w:rsidRDefault="00C27F0C" w:rsidP="002D06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u w:val="single"/>
              </w:rPr>
            </w:pPr>
            <w:r w:rsidRPr="002D061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показателя</w:t>
            </w:r>
          </w:p>
        </w:tc>
        <w:tc>
          <w:tcPr>
            <w:tcW w:w="1418" w:type="dxa"/>
            <w:vMerge w:val="restart"/>
          </w:tcPr>
          <w:p w:rsidR="00C27F0C" w:rsidRPr="002D0615" w:rsidRDefault="00C27F0C" w:rsidP="002D06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061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___________</w:t>
            </w:r>
          </w:p>
          <w:p w:rsidR="00C27F0C" w:rsidRPr="002D0615" w:rsidRDefault="00C27F0C" w:rsidP="002D06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061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(наименование</w:t>
            </w:r>
          </w:p>
          <w:p w:rsidR="00C27F0C" w:rsidRPr="002D0615" w:rsidRDefault="00C27F0C" w:rsidP="002D0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061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показателя)</w:t>
            </w:r>
          </w:p>
        </w:tc>
        <w:tc>
          <w:tcPr>
            <w:tcW w:w="922" w:type="dxa"/>
            <w:vMerge w:val="restart"/>
            <w:vAlign w:val="center"/>
          </w:tcPr>
          <w:p w:rsidR="00C27F0C" w:rsidRPr="002D0615" w:rsidRDefault="00C27F0C" w:rsidP="002D0615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D06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наименование</w:t>
            </w:r>
          </w:p>
          <w:p w:rsidR="00C27F0C" w:rsidRPr="002D0615" w:rsidRDefault="00C27F0C" w:rsidP="002D0615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D06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показателя</w:t>
            </w:r>
          </w:p>
        </w:tc>
        <w:tc>
          <w:tcPr>
            <w:tcW w:w="2693" w:type="dxa"/>
            <w:gridSpan w:val="3"/>
            <w:vAlign w:val="center"/>
          </w:tcPr>
          <w:p w:rsidR="00C27F0C" w:rsidRPr="002D0615" w:rsidRDefault="00C27F0C" w:rsidP="002D0615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D06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единица измерения по ОКЕИ</w:t>
            </w:r>
          </w:p>
        </w:tc>
        <w:tc>
          <w:tcPr>
            <w:tcW w:w="921" w:type="dxa"/>
            <w:vAlign w:val="center"/>
          </w:tcPr>
          <w:p w:rsidR="00C27F0C" w:rsidRPr="002D0615" w:rsidRDefault="00C27F0C" w:rsidP="002D06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D06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2017 год (очередной финансовый год)</w:t>
            </w:r>
          </w:p>
        </w:tc>
        <w:tc>
          <w:tcPr>
            <w:tcW w:w="1275" w:type="dxa"/>
            <w:gridSpan w:val="2"/>
            <w:vAlign w:val="center"/>
          </w:tcPr>
          <w:p w:rsidR="00C27F0C" w:rsidRPr="002D0615" w:rsidRDefault="00C27F0C" w:rsidP="002D0615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D06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2018 год</w:t>
            </w:r>
          </w:p>
          <w:p w:rsidR="00C27F0C" w:rsidRPr="002D0615" w:rsidRDefault="00C27F0C" w:rsidP="002D06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D06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(1-й год планового периода)</w:t>
            </w:r>
          </w:p>
        </w:tc>
        <w:tc>
          <w:tcPr>
            <w:tcW w:w="1134" w:type="dxa"/>
            <w:gridSpan w:val="2"/>
            <w:vAlign w:val="center"/>
          </w:tcPr>
          <w:p w:rsidR="00C27F0C" w:rsidRPr="002D0615" w:rsidRDefault="00C27F0C" w:rsidP="002D0615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D06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2019 год</w:t>
            </w:r>
          </w:p>
          <w:p w:rsidR="00C27F0C" w:rsidRPr="002D0615" w:rsidRDefault="00C27F0C" w:rsidP="002D0615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D06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(2-й год планового периода)</w:t>
            </w:r>
          </w:p>
        </w:tc>
      </w:tr>
      <w:tr w:rsidR="00C27F0C" w:rsidRPr="00075B2F">
        <w:trPr>
          <w:trHeight w:val="332"/>
        </w:trPr>
        <w:tc>
          <w:tcPr>
            <w:tcW w:w="1204" w:type="dxa"/>
            <w:vMerge/>
          </w:tcPr>
          <w:p w:rsidR="00C27F0C" w:rsidRPr="002D0615" w:rsidRDefault="00C27F0C" w:rsidP="002D06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vMerge/>
            <w:vAlign w:val="center"/>
          </w:tcPr>
          <w:p w:rsidR="00C27F0C" w:rsidRPr="002D0615" w:rsidRDefault="00C27F0C" w:rsidP="002D0615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vMerge/>
            <w:vAlign w:val="center"/>
          </w:tcPr>
          <w:p w:rsidR="00C27F0C" w:rsidRPr="002D0615" w:rsidRDefault="00C27F0C" w:rsidP="002D0615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vMerge/>
            <w:vAlign w:val="center"/>
          </w:tcPr>
          <w:p w:rsidR="00C27F0C" w:rsidRPr="002D0615" w:rsidRDefault="00C27F0C" w:rsidP="002D0615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vMerge/>
            <w:vAlign w:val="center"/>
          </w:tcPr>
          <w:p w:rsidR="00C27F0C" w:rsidRPr="002D0615" w:rsidRDefault="00C27F0C" w:rsidP="002D0615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vMerge/>
            <w:vAlign w:val="center"/>
          </w:tcPr>
          <w:p w:rsidR="00C27F0C" w:rsidRPr="002D0615" w:rsidRDefault="00C27F0C" w:rsidP="002D0615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22" w:type="dxa"/>
            <w:vMerge/>
          </w:tcPr>
          <w:p w:rsidR="00C27F0C" w:rsidRPr="002D0615" w:rsidRDefault="00C27F0C" w:rsidP="002D0615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vAlign w:val="center"/>
          </w:tcPr>
          <w:p w:rsidR="00C27F0C" w:rsidRPr="002D0615" w:rsidRDefault="00C27F0C" w:rsidP="002D0615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D06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567" w:type="dxa"/>
            <w:vAlign w:val="center"/>
          </w:tcPr>
          <w:p w:rsidR="00C27F0C" w:rsidRPr="002D0615" w:rsidRDefault="00C27F0C" w:rsidP="002D0615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D06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код</w:t>
            </w:r>
          </w:p>
        </w:tc>
        <w:tc>
          <w:tcPr>
            <w:tcW w:w="1417" w:type="dxa"/>
            <w:vAlign w:val="center"/>
          </w:tcPr>
          <w:p w:rsidR="00C27F0C" w:rsidRPr="002D0615" w:rsidRDefault="00C27F0C" w:rsidP="00602E1B">
            <w:pPr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0185F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описание работы</w:t>
            </w:r>
          </w:p>
        </w:tc>
        <w:tc>
          <w:tcPr>
            <w:tcW w:w="980" w:type="dxa"/>
            <w:gridSpan w:val="2"/>
          </w:tcPr>
          <w:p w:rsidR="00C27F0C" w:rsidRPr="002D0615" w:rsidRDefault="00C27F0C" w:rsidP="002D06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  <w:gridSpan w:val="2"/>
          </w:tcPr>
          <w:p w:rsidR="00C27F0C" w:rsidRPr="002D0615" w:rsidRDefault="00C27F0C" w:rsidP="002D06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:rsidR="00C27F0C" w:rsidRPr="002D0615" w:rsidRDefault="00C27F0C" w:rsidP="002D06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C27F0C" w:rsidRPr="00075B2F">
        <w:trPr>
          <w:trHeight w:val="295"/>
        </w:trPr>
        <w:tc>
          <w:tcPr>
            <w:tcW w:w="1204" w:type="dxa"/>
          </w:tcPr>
          <w:p w:rsidR="00C27F0C" w:rsidRPr="002D0615" w:rsidRDefault="00C27F0C" w:rsidP="002D06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06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C27F0C" w:rsidRPr="002D0615" w:rsidRDefault="00C27F0C" w:rsidP="002D06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06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:rsidR="00C27F0C" w:rsidRPr="002D0615" w:rsidRDefault="00C27F0C" w:rsidP="002D06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06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418" w:type="dxa"/>
          </w:tcPr>
          <w:p w:rsidR="00C27F0C" w:rsidRPr="002D0615" w:rsidRDefault="00C27F0C" w:rsidP="002D06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06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417" w:type="dxa"/>
          </w:tcPr>
          <w:p w:rsidR="00C27F0C" w:rsidRPr="002D0615" w:rsidRDefault="00C27F0C" w:rsidP="002D06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06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418" w:type="dxa"/>
          </w:tcPr>
          <w:p w:rsidR="00C27F0C" w:rsidRPr="002D0615" w:rsidRDefault="00C27F0C" w:rsidP="002D06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06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922" w:type="dxa"/>
          </w:tcPr>
          <w:p w:rsidR="00C27F0C" w:rsidRPr="002D0615" w:rsidRDefault="00C27F0C" w:rsidP="002D06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06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709" w:type="dxa"/>
          </w:tcPr>
          <w:p w:rsidR="00C27F0C" w:rsidRPr="002D0615" w:rsidRDefault="00C27F0C" w:rsidP="002D06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06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567" w:type="dxa"/>
          </w:tcPr>
          <w:p w:rsidR="00C27F0C" w:rsidRPr="002D0615" w:rsidRDefault="00C27F0C" w:rsidP="002D06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06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417" w:type="dxa"/>
          </w:tcPr>
          <w:p w:rsidR="00C27F0C" w:rsidRPr="002D0615" w:rsidRDefault="00C27F0C" w:rsidP="00597C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06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80" w:type="dxa"/>
            <w:gridSpan w:val="2"/>
          </w:tcPr>
          <w:p w:rsidR="00C27F0C" w:rsidRPr="002D0615" w:rsidRDefault="00C27F0C" w:rsidP="00597C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06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275" w:type="dxa"/>
            <w:gridSpan w:val="2"/>
          </w:tcPr>
          <w:p w:rsidR="00C27F0C" w:rsidRPr="002D0615" w:rsidRDefault="00C27F0C" w:rsidP="00597C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06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134" w:type="dxa"/>
            <w:gridSpan w:val="2"/>
          </w:tcPr>
          <w:p w:rsidR="00C27F0C" w:rsidRPr="002D0615" w:rsidRDefault="00C27F0C" w:rsidP="00602E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06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C27F0C" w:rsidRPr="00403501">
        <w:trPr>
          <w:trHeight w:val="951"/>
        </w:trPr>
        <w:tc>
          <w:tcPr>
            <w:tcW w:w="1204" w:type="dxa"/>
          </w:tcPr>
          <w:p w:rsidR="00C27F0C" w:rsidRPr="002D0615" w:rsidRDefault="00C27F0C" w:rsidP="002D0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1508">
              <w:rPr>
                <w:rFonts w:ascii="Times New Roman" w:hAnsi="Times New Roman" w:cs="Times New Roman"/>
                <w:sz w:val="18"/>
                <w:szCs w:val="18"/>
              </w:rPr>
              <w:t>748850000131033440330026100000000000005104101</w:t>
            </w:r>
          </w:p>
        </w:tc>
        <w:tc>
          <w:tcPr>
            <w:tcW w:w="1418" w:type="dxa"/>
            <w:vAlign w:val="center"/>
          </w:tcPr>
          <w:p w:rsidR="00C27F0C" w:rsidRPr="002D0615" w:rsidRDefault="00C27F0C" w:rsidP="002D0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vAlign w:val="center"/>
          </w:tcPr>
          <w:p w:rsidR="00C27F0C" w:rsidRPr="002D0615" w:rsidRDefault="00C27F0C" w:rsidP="002D0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vAlign w:val="center"/>
          </w:tcPr>
          <w:p w:rsidR="00C27F0C" w:rsidRPr="002D0615" w:rsidRDefault="00C27F0C" w:rsidP="002D0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vAlign w:val="center"/>
          </w:tcPr>
          <w:p w:rsidR="00C27F0C" w:rsidRPr="002D0615" w:rsidRDefault="00C27F0C" w:rsidP="002D0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vAlign w:val="center"/>
          </w:tcPr>
          <w:p w:rsidR="00C27F0C" w:rsidRPr="002D0615" w:rsidRDefault="00C27F0C" w:rsidP="002D0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22" w:type="dxa"/>
            <w:vAlign w:val="center"/>
          </w:tcPr>
          <w:p w:rsidR="00C27F0C" w:rsidRPr="00F779E2" w:rsidRDefault="00C27F0C" w:rsidP="002D06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779E2">
              <w:rPr>
                <w:rFonts w:ascii="Times New Roman" w:hAnsi="Times New Roman" w:cs="Times New Roman"/>
                <w:sz w:val="16"/>
                <w:szCs w:val="16"/>
              </w:rPr>
              <w:t>Количество мероприятий</w:t>
            </w:r>
          </w:p>
          <w:p w:rsidR="00C27F0C" w:rsidRPr="00F779E2" w:rsidRDefault="00C27F0C" w:rsidP="002D06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C27F0C" w:rsidRPr="00F779E2" w:rsidRDefault="00C27F0C" w:rsidP="001520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779E2">
              <w:rPr>
                <w:rFonts w:ascii="Times New Roman" w:hAnsi="Times New Roman" w:cs="Times New Roman"/>
                <w:sz w:val="16"/>
                <w:szCs w:val="16"/>
              </w:rPr>
              <w:t>Штука</w:t>
            </w:r>
          </w:p>
        </w:tc>
        <w:tc>
          <w:tcPr>
            <w:tcW w:w="567" w:type="dxa"/>
            <w:vAlign w:val="center"/>
          </w:tcPr>
          <w:p w:rsidR="00C27F0C" w:rsidRPr="00F779E2" w:rsidRDefault="00C27F0C" w:rsidP="002D06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779E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796</w:t>
            </w:r>
          </w:p>
        </w:tc>
        <w:tc>
          <w:tcPr>
            <w:tcW w:w="1417" w:type="dxa"/>
            <w:vAlign w:val="center"/>
          </w:tcPr>
          <w:p w:rsidR="00C27F0C" w:rsidRPr="00403501" w:rsidRDefault="00C27F0C" w:rsidP="004E41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highlight w:val="yellow"/>
              </w:rPr>
            </w:pPr>
            <w:r w:rsidRPr="004E41C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Проведение мероприятий по внедрению Всероссийского физкультурно-спортивного комплекса "Готов к труд и обороне" (ГТО)</w:t>
            </w:r>
          </w:p>
        </w:tc>
        <w:tc>
          <w:tcPr>
            <w:tcW w:w="980" w:type="dxa"/>
            <w:gridSpan w:val="2"/>
            <w:vAlign w:val="center"/>
          </w:tcPr>
          <w:p w:rsidR="00C27F0C" w:rsidRPr="004E41C8" w:rsidRDefault="00C27F0C" w:rsidP="002D06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E41C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275" w:type="dxa"/>
            <w:gridSpan w:val="2"/>
            <w:vAlign w:val="center"/>
          </w:tcPr>
          <w:p w:rsidR="00C27F0C" w:rsidRPr="004E41C8" w:rsidRDefault="00C27F0C" w:rsidP="002D06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E41C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34" w:type="dxa"/>
            <w:gridSpan w:val="2"/>
            <w:vAlign w:val="center"/>
          </w:tcPr>
          <w:p w:rsidR="00C27F0C" w:rsidRPr="004E41C8" w:rsidRDefault="00C27F0C" w:rsidP="002D06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E41C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</w:tr>
    </w:tbl>
    <w:p w:rsidR="00C27F0C" w:rsidRPr="002D0615" w:rsidRDefault="00C27F0C" w:rsidP="002D061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27F0C" w:rsidRPr="002D0615" w:rsidRDefault="00C27F0C" w:rsidP="002D061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D0615">
        <w:rPr>
          <w:rFonts w:ascii="Times New Roman" w:hAnsi="Times New Roman" w:cs="Times New Roman"/>
          <w:sz w:val="28"/>
          <w:szCs w:val="28"/>
          <w:lang w:eastAsia="ru-RU"/>
        </w:rPr>
        <w:t xml:space="preserve">Допустимые (возможные) отклонения от установленных показателей объема муниципальной </w:t>
      </w:r>
      <w:r>
        <w:rPr>
          <w:rFonts w:ascii="Times New Roman" w:hAnsi="Times New Roman" w:cs="Times New Roman"/>
          <w:sz w:val="28"/>
          <w:szCs w:val="28"/>
          <w:lang w:eastAsia="ru-RU"/>
        </w:rPr>
        <w:t>работы</w:t>
      </w:r>
      <w:r w:rsidRPr="002D0615">
        <w:rPr>
          <w:rFonts w:ascii="Times New Roman" w:hAnsi="Times New Roman" w:cs="Times New Roman"/>
          <w:sz w:val="28"/>
          <w:szCs w:val="28"/>
          <w:lang w:eastAsia="ru-RU"/>
        </w:rPr>
        <w:t>, в пределах которых муниципальное задание считается выполненным (процентов)</w:t>
      </w:r>
    </w:p>
    <w:p w:rsidR="00C27F0C" w:rsidRPr="002D0615" w:rsidRDefault="00C27F0C" w:rsidP="002D061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27F0C" w:rsidRDefault="00C27F0C" w:rsidP="001461E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C27F0C" w:rsidRDefault="00C27F0C" w:rsidP="001461E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C27F0C" w:rsidRDefault="00C27F0C" w:rsidP="001461E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C27F0C" w:rsidRDefault="00C27F0C" w:rsidP="001461E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C27F0C" w:rsidRDefault="00C27F0C" w:rsidP="001461E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C27F0C" w:rsidRPr="002D0615" w:rsidRDefault="00C27F0C" w:rsidP="002D061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2D0615">
        <w:rPr>
          <w:rFonts w:ascii="Times New Roman" w:hAnsi="Times New Roman" w:cs="Times New Roman"/>
          <w:sz w:val="28"/>
          <w:szCs w:val="28"/>
          <w:lang w:eastAsia="ru-RU"/>
        </w:rPr>
        <w:t>Часть 3. Прочие сведения о муниципальном задании</w:t>
      </w:r>
    </w:p>
    <w:p w:rsidR="00C27F0C" w:rsidRPr="002D0615" w:rsidRDefault="00C27F0C" w:rsidP="002D061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C27F0C" w:rsidRPr="002D0615" w:rsidRDefault="00C27F0C" w:rsidP="002D061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D0615">
        <w:rPr>
          <w:rFonts w:ascii="Times New Roman" w:hAnsi="Times New Roman" w:cs="Times New Roman"/>
          <w:sz w:val="28"/>
          <w:szCs w:val="28"/>
          <w:lang w:eastAsia="ru-RU"/>
        </w:rPr>
        <w:t>1.</w:t>
      </w:r>
      <w:r w:rsidRPr="002D0615">
        <w:rPr>
          <w:rFonts w:ascii="Times New Roman" w:hAnsi="Times New Roman" w:cs="Times New Roman"/>
          <w:sz w:val="28"/>
          <w:szCs w:val="28"/>
          <w:lang w:eastAsia="ru-RU"/>
        </w:rPr>
        <w:tab/>
        <w:t xml:space="preserve">Основания для досрочного прекращения выполнения муниципального задания: </w:t>
      </w:r>
    </w:p>
    <w:p w:rsidR="00C27F0C" w:rsidRPr="002D0615" w:rsidRDefault="00C27F0C" w:rsidP="002D0615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D0615">
        <w:rPr>
          <w:rFonts w:ascii="Times New Roman" w:hAnsi="Times New Roman" w:cs="Times New Roman"/>
          <w:sz w:val="28"/>
          <w:szCs w:val="28"/>
          <w:lang w:eastAsia="ru-RU"/>
        </w:rPr>
        <w:t xml:space="preserve">- ликвидация учреждения; </w:t>
      </w:r>
    </w:p>
    <w:p w:rsidR="00C27F0C" w:rsidRPr="002D0615" w:rsidRDefault="00C27F0C" w:rsidP="002D0615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D0615">
        <w:rPr>
          <w:rFonts w:ascii="Times New Roman" w:hAnsi="Times New Roman" w:cs="Times New Roman"/>
          <w:sz w:val="28"/>
          <w:szCs w:val="28"/>
          <w:lang w:eastAsia="ru-RU"/>
        </w:rPr>
        <w:t>- реорганизация учреждения;</w:t>
      </w:r>
    </w:p>
    <w:p w:rsidR="00C27F0C" w:rsidRPr="002D0615" w:rsidRDefault="00C27F0C" w:rsidP="002D0615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D0615">
        <w:rPr>
          <w:rFonts w:ascii="Times New Roman" w:hAnsi="Times New Roman" w:cs="Times New Roman"/>
          <w:sz w:val="28"/>
          <w:szCs w:val="28"/>
          <w:lang w:eastAsia="ru-RU"/>
        </w:rPr>
        <w:t xml:space="preserve">- исключение муниципальной </w:t>
      </w:r>
      <w:r>
        <w:rPr>
          <w:rFonts w:ascii="Times New Roman" w:hAnsi="Times New Roman" w:cs="Times New Roman"/>
          <w:sz w:val="28"/>
          <w:szCs w:val="28"/>
          <w:lang w:eastAsia="ru-RU"/>
        </w:rPr>
        <w:t>работы</w:t>
      </w:r>
      <w:r w:rsidRPr="002D0615">
        <w:rPr>
          <w:rFonts w:ascii="Times New Roman" w:hAnsi="Times New Roman" w:cs="Times New Roman"/>
          <w:sz w:val="28"/>
          <w:szCs w:val="28"/>
          <w:lang w:eastAsia="ru-RU"/>
        </w:rPr>
        <w:t xml:space="preserve"> (работы) из ведомственного перечня муниципальных  услуг (работ); </w:t>
      </w:r>
    </w:p>
    <w:p w:rsidR="00C27F0C" w:rsidRPr="002D0615" w:rsidRDefault="00C27F0C" w:rsidP="002D0615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D0615">
        <w:rPr>
          <w:rFonts w:ascii="Times New Roman" w:hAnsi="Times New Roman" w:cs="Times New Roman"/>
          <w:sz w:val="28"/>
          <w:szCs w:val="28"/>
          <w:lang w:eastAsia="ru-RU"/>
        </w:rPr>
        <w:t>- иные основания, предусмотренные нормативными правовыми актами Российской  Федерации.</w:t>
      </w:r>
    </w:p>
    <w:p w:rsidR="00C27F0C" w:rsidRPr="002D0615" w:rsidRDefault="00C27F0C" w:rsidP="002D061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C27F0C" w:rsidRPr="002D0615" w:rsidRDefault="00C27F0C" w:rsidP="002D061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D0615">
        <w:rPr>
          <w:rFonts w:ascii="Times New Roman" w:hAnsi="Times New Roman" w:cs="Times New Roman"/>
          <w:sz w:val="28"/>
          <w:szCs w:val="28"/>
          <w:lang w:eastAsia="ru-RU"/>
        </w:rPr>
        <w:t>2.</w:t>
      </w:r>
      <w:r w:rsidRPr="002D0615">
        <w:rPr>
          <w:rFonts w:ascii="Times New Roman" w:hAnsi="Times New Roman" w:cs="Times New Roman"/>
          <w:sz w:val="28"/>
          <w:szCs w:val="28"/>
          <w:lang w:eastAsia="ru-RU"/>
        </w:rPr>
        <w:tab/>
        <w:t xml:space="preserve">Иная информация, необходимая для выполнения (контроля за выполнением) муниципального задания </w:t>
      </w:r>
      <w:r w:rsidRPr="002D0615">
        <w:rPr>
          <w:rFonts w:ascii="Times New Roman" w:hAnsi="Times New Roman" w:cs="Times New Roman"/>
          <w:sz w:val="28"/>
          <w:szCs w:val="28"/>
          <w:u w:val="single"/>
          <w:lang w:eastAsia="ru-RU"/>
        </w:rPr>
        <w:t>не предусмотрена</w:t>
      </w:r>
    </w:p>
    <w:p w:rsidR="00C27F0C" w:rsidRPr="002D0615" w:rsidRDefault="00C27F0C" w:rsidP="002D061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C27F0C" w:rsidRPr="002D0615" w:rsidRDefault="00C27F0C" w:rsidP="002D061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D0615">
        <w:rPr>
          <w:rFonts w:ascii="Times New Roman" w:hAnsi="Times New Roman" w:cs="Times New Roman"/>
          <w:sz w:val="28"/>
          <w:szCs w:val="28"/>
        </w:rPr>
        <w:t>3. Порядок контроля за выполнением муниципального задания</w:t>
      </w:r>
    </w:p>
    <w:tbl>
      <w:tblPr>
        <w:tblW w:w="14257" w:type="dxa"/>
        <w:tblInd w:w="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3909"/>
        <w:gridCol w:w="3261"/>
        <w:gridCol w:w="7087"/>
      </w:tblGrid>
      <w:tr w:rsidR="00C27F0C" w:rsidRPr="009B368D">
        <w:tc>
          <w:tcPr>
            <w:tcW w:w="3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27F0C" w:rsidRPr="009B368D" w:rsidRDefault="00C27F0C" w:rsidP="00F63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B368D">
              <w:rPr>
                <w:rFonts w:ascii="Times New Roman" w:hAnsi="Times New Roman" w:cs="Times New Roman"/>
              </w:rPr>
              <w:t>Формы контроля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27F0C" w:rsidRPr="009B368D" w:rsidRDefault="00C27F0C" w:rsidP="00F63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B368D">
              <w:rPr>
                <w:rFonts w:ascii="Times New Roman" w:hAnsi="Times New Roman" w:cs="Times New Roman"/>
              </w:rPr>
              <w:t>Периодичность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27F0C" w:rsidRPr="009B368D" w:rsidRDefault="00C27F0C" w:rsidP="00F63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B368D">
              <w:rPr>
                <w:rFonts w:ascii="Times New Roman" w:hAnsi="Times New Roman" w:cs="Times New Roman"/>
              </w:rPr>
              <w:t xml:space="preserve">Структурное подразделение администрации города, осуществляющие контроль за выполнением муниципального задания </w:t>
            </w:r>
          </w:p>
        </w:tc>
      </w:tr>
      <w:tr w:rsidR="00C27F0C" w:rsidRPr="009B368D">
        <w:trPr>
          <w:trHeight w:val="203"/>
        </w:trPr>
        <w:tc>
          <w:tcPr>
            <w:tcW w:w="3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27F0C" w:rsidRPr="009B368D" w:rsidRDefault="00C27F0C" w:rsidP="00F63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B368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27F0C" w:rsidRPr="009B368D" w:rsidRDefault="00C27F0C" w:rsidP="00F63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B368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27F0C" w:rsidRPr="009B368D" w:rsidRDefault="00C27F0C" w:rsidP="00F63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B368D">
              <w:rPr>
                <w:rFonts w:ascii="Times New Roman" w:hAnsi="Times New Roman" w:cs="Times New Roman"/>
              </w:rPr>
              <w:t>3</w:t>
            </w:r>
          </w:p>
        </w:tc>
      </w:tr>
      <w:tr w:rsidR="00C27F0C" w:rsidRPr="009B368D">
        <w:tc>
          <w:tcPr>
            <w:tcW w:w="3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7F0C" w:rsidRPr="009B368D" w:rsidRDefault="00C27F0C" w:rsidP="00F63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B368D">
              <w:rPr>
                <w:rFonts w:ascii="Times New Roman" w:hAnsi="Times New Roman" w:cs="Times New Roman"/>
                <w:sz w:val="16"/>
                <w:szCs w:val="16"/>
              </w:rPr>
              <w:t>Анализ поступающих жалоб заявителей, опросы заявителей по качеству предоставления муниципальных услуг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7F0C" w:rsidRPr="009B368D" w:rsidRDefault="00C27F0C" w:rsidP="00074F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B368D">
              <w:rPr>
                <w:rFonts w:ascii="Times New Roman" w:hAnsi="Times New Roman" w:cs="Times New Roman"/>
                <w:sz w:val="16"/>
                <w:szCs w:val="16"/>
              </w:rPr>
              <w:t>В случае поступления жалобы на качество</w:t>
            </w:r>
          </w:p>
        </w:tc>
        <w:tc>
          <w:tcPr>
            <w:tcW w:w="70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7F0C" w:rsidRPr="009B368D" w:rsidRDefault="00C27F0C" w:rsidP="00F63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B368D">
              <w:rPr>
                <w:rFonts w:ascii="Times New Roman" w:hAnsi="Times New Roman" w:cs="Times New Roman"/>
              </w:rPr>
              <w:t>Отдел по физической культуре и спорту администрации города Пыть-Яха</w:t>
            </w:r>
          </w:p>
        </w:tc>
      </w:tr>
      <w:tr w:rsidR="00C27F0C" w:rsidRPr="009B368D">
        <w:trPr>
          <w:trHeight w:val="555"/>
        </w:trPr>
        <w:tc>
          <w:tcPr>
            <w:tcW w:w="3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7F0C" w:rsidRPr="009B368D" w:rsidRDefault="00C27F0C" w:rsidP="00F63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B368D">
              <w:rPr>
                <w:rFonts w:ascii="Times New Roman" w:hAnsi="Times New Roman" w:cs="Times New Roman"/>
                <w:sz w:val="16"/>
                <w:szCs w:val="16"/>
              </w:rPr>
              <w:t>Контроль мероприятий (анализ и оценка проведенного мероприятия)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7F0C" w:rsidRPr="009B368D" w:rsidRDefault="00C27F0C" w:rsidP="00074F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B368D">
              <w:rPr>
                <w:rFonts w:ascii="Times New Roman" w:hAnsi="Times New Roman" w:cs="Times New Roman"/>
                <w:sz w:val="16"/>
                <w:szCs w:val="16"/>
              </w:rPr>
              <w:t>Регулярно в соответствии с планом мероприятий</w:t>
            </w:r>
          </w:p>
        </w:tc>
        <w:tc>
          <w:tcPr>
            <w:tcW w:w="7087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7F0C" w:rsidRPr="009B368D" w:rsidRDefault="00C27F0C" w:rsidP="00F63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27F0C" w:rsidRPr="009B368D">
        <w:tc>
          <w:tcPr>
            <w:tcW w:w="3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7F0C" w:rsidRPr="009B368D" w:rsidRDefault="00C27F0C" w:rsidP="00F63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B368D">
              <w:rPr>
                <w:rFonts w:ascii="Times New Roman" w:hAnsi="Times New Roman" w:cs="Times New Roman"/>
                <w:sz w:val="16"/>
                <w:szCs w:val="16"/>
              </w:rPr>
              <w:t>Итоговый контроль деятельности учреждения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7F0C" w:rsidRPr="009B368D" w:rsidRDefault="00C27F0C" w:rsidP="00074F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B368D">
              <w:rPr>
                <w:rFonts w:ascii="Times New Roman" w:hAnsi="Times New Roman" w:cs="Times New Roman"/>
                <w:sz w:val="16"/>
                <w:szCs w:val="16"/>
              </w:rPr>
              <w:t>По итогам: квартал, год</w:t>
            </w:r>
          </w:p>
        </w:tc>
        <w:tc>
          <w:tcPr>
            <w:tcW w:w="7087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7F0C" w:rsidRPr="009B368D" w:rsidRDefault="00C27F0C" w:rsidP="00F63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27F0C" w:rsidRPr="009B368D">
        <w:tc>
          <w:tcPr>
            <w:tcW w:w="3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7F0C" w:rsidRPr="009B368D" w:rsidRDefault="00C27F0C" w:rsidP="00F63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B368D">
              <w:rPr>
                <w:rFonts w:ascii="Times New Roman" w:hAnsi="Times New Roman" w:cs="Times New Roman"/>
                <w:sz w:val="16"/>
                <w:szCs w:val="16"/>
              </w:rPr>
              <w:t>Анализ отчетов (предварительных отчетов) о выполнении муниципального задания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7F0C" w:rsidRPr="009B368D" w:rsidRDefault="00C27F0C" w:rsidP="00074F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B368D">
              <w:rPr>
                <w:rFonts w:ascii="Times New Roman" w:hAnsi="Times New Roman" w:cs="Times New Roman"/>
                <w:sz w:val="16"/>
                <w:szCs w:val="16"/>
              </w:rPr>
              <w:t>По итогам: квартал, год</w:t>
            </w:r>
          </w:p>
        </w:tc>
        <w:tc>
          <w:tcPr>
            <w:tcW w:w="7087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7F0C" w:rsidRPr="009B368D" w:rsidRDefault="00C27F0C" w:rsidP="00F63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27F0C" w:rsidRPr="009B368D">
        <w:tc>
          <w:tcPr>
            <w:tcW w:w="3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7F0C" w:rsidRPr="009B368D" w:rsidRDefault="00C27F0C" w:rsidP="00F63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B368D">
              <w:rPr>
                <w:rFonts w:ascii="Times New Roman" w:hAnsi="Times New Roman" w:cs="Times New Roman"/>
                <w:sz w:val="16"/>
                <w:szCs w:val="16"/>
              </w:rPr>
              <w:t>Направление запросов  о предоставлении информации о выполнении мероприятий в рамках муниципального задания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7F0C" w:rsidRPr="009B368D" w:rsidRDefault="00C27F0C" w:rsidP="00074F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B368D">
              <w:rPr>
                <w:rFonts w:ascii="Times New Roman" w:hAnsi="Times New Roman" w:cs="Times New Roman"/>
                <w:sz w:val="16"/>
                <w:szCs w:val="16"/>
              </w:rPr>
              <w:t>Регулярно в соответствии с планом мероприятий</w:t>
            </w:r>
          </w:p>
        </w:tc>
        <w:tc>
          <w:tcPr>
            <w:tcW w:w="7087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7F0C" w:rsidRPr="009B368D" w:rsidRDefault="00C27F0C" w:rsidP="00F63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27F0C" w:rsidRPr="009B368D">
        <w:tc>
          <w:tcPr>
            <w:tcW w:w="3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7F0C" w:rsidRPr="009B368D" w:rsidRDefault="00C27F0C" w:rsidP="00F63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B368D">
              <w:rPr>
                <w:rFonts w:ascii="Times New Roman" w:hAnsi="Times New Roman" w:cs="Times New Roman"/>
                <w:sz w:val="16"/>
                <w:szCs w:val="16"/>
              </w:rPr>
              <w:t>Проведение проверок по выполнению муниципального задания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7F0C" w:rsidRPr="009B368D" w:rsidRDefault="00C27F0C" w:rsidP="00074F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B368D">
              <w:rPr>
                <w:rFonts w:ascii="Times New Roman" w:hAnsi="Times New Roman" w:cs="Times New Roman"/>
                <w:sz w:val="16"/>
                <w:szCs w:val="16"/>
              </w:rPr>
              <w:t>Регулярно в соответствии с планом мероприятий</w:t>
            </w:r>
          </w:p>
        </w:tc>
        <w:tc>
          <w:tcPr>
            <w:tcW w:w="70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7F0C" w:rsidRPr="009B368D" w:rsidRDefault="00C27F0C" w:rsidP="00F63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C27F0C" w:rsidRPr="002D0615" w:rsidRDefault="00C27F0C" w:rsidP="002D061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27F0C" w:rsidRPr="002D0615" w:rsidRDefault="00C27F0C" w:rsidP="002D061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D0615">
        <w:rPr>
          <w:rFonts w:ascii="Times New Roman" w:hAnsi="Times New Roman" w:cs="Times New Roman"/>
          <w:sz w:val="28"/>
          <w:szCs w:val="28"/>
        </w:rPr>
        <w:t>4. Требования к отчетности о выполнении муниципального задания:</w:t>
      </w:r>
    </w:p>
    <w:p w:rsidR="00C27F0C" w:rsidRPr="002D0615" w:rsidRDefault="00C27F0C" w:rsidP="002D061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D0615">
        <w:rPr>
          <w:rFonts w:ascii="Times New Roman" w:hAnsi="Times New Roman" w:cs="Times New Roman"/>
          <w:sz w:val="28"/>
          <w:szCs w:val="28"/>
        </w:rPr>
        <w:t xml:space="preserve">4.1. Периодичность представления отчетов о выполнении муниципального задания </w:t>
      </w:r>
      <w:r w:rsidRPr="002D0615">
        <w:rPr>
          <w:rFonts w:ascii="Times New Roman" w:hAnsi="Times New Roman" w:cs="Times New Roman"/>
          <w:sz w:val="28"/>
          <w:szCs w:val="28"/>
          <w:u w:val="single"/>
        </w:rPr>
        <w:t>1 раз в квартал, по итогам года</w:t>
      </w:r>
      <w:r w:rsidRPr="002D0615">
        <w:rPr>
          <w:rFonts w:ascii="Times New Roman" w:hAnsi="Times New Roman" w:cs="Times New Roman"/>
          <w:sz w:val="28"/>
          <w:szCs w:val="28"/>
        </w:rPr>
        <w:t>.</w:t>
      </w:r>
    </w:p>
    <w:p w:rsidR="00C27F0C" w:rsidRPr="002D0615" w:rsidRDefault="00C27F0C" w:rsidP="002D061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D0615">
        <w:rPr>
          <w:rFonts w:ascii="Times New Roman" w:hAnsi="Times New Roman" w:cs="Times New Roman"/>
          <w:sz w:val="28"/>
          <w:szCs w:val="28"/>
          <w:lang w:eastAsia="ru-RU"/>
        </w:rPr>
        <w:t xml:space="preserve">4.2. Сроки представления отчетов о выполнении муниципального задания 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829"/>
        <w:gridCol w:w="10849"/>
      </w:tblGrid>
      <w:tr w:rsidR="00C27F0C" w:rsidRPr="00075B2F">
        <w:trPr>
          <w:trHeight w:val="195"/>
        </w:trPr>
        <w:tc>
          <w:tcPr>
            <w:tcW w:w="3829" w:type="dxa"/>
          </w:tcPr>
          <w:p w:rsidR="00C27F0C" w:rsidRPr="002D0615" w:rsidRDefault="00C27F0C" w:rsidP="002D0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D061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Форма</w:t>
            </w:r>
          </w:p>
        </w:tc>
        <w:tc>
          <w:tcPr>
            <w:tcW w:w="10849" w:type="dxa"/>
          </w:tcPr>
          <w:p w:rsidR="00C27F0C" w:rsidRPr="002D0615" w:rsidRDefault="00C27F0C" w:rsidP="002D0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D061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Срок предоставления</w:t>
            </w:r>
          </w:p>
        </w:tc>
      </w:tr>
      <w:tr w:rsidR="00C27F0C" w:rsidRPr="00075B2F">
        <w:trPr>
          <w:trHeight w:val="225"/>
        </w:trPr>
        <w:tc>
          <w:tcPr>
            <w:tcW w:w="3829" w:type="dxa"/>
          </w:tcPr>
          <w:p w:rsidR="00C27F0C" w:rsidRPr="002D0615" w:rsidRDefault="00C27F0C" w:rsidP="002D0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D061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Отчет за месяц</w:t>
            </w:r>
          </w:p>
        </w:tc>
        <w:tc>
          <w:tcPr>
            <w:tcW w:w="10849" w:type="dxa"/>
          </w:tcPr>
          <w:p w:rsidR="00C27F0C" w:rsidRPr="002D0615" w:rsidRDefault="00C27F0C" w:rsidP="002D0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D061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Ежемесячно до 10 числа месяца, следующего за отчетным</w:t>
            </w:r>
          </w:p>
        </w:tc>
      </w:tr>
      <w:tr w:rsidR="00C27F0C" w:rsidRPr="00075B2F">
        <w:trPr>
          <w:trHeight w:val="195"/>
        </w:trPr>
        <w:tc>
          <w:tcPr>
            <w:tcW w:w="3829" w:type="dxa"/>
          </w:tcPr>
          <w:p w:rsidR="00C27F0C" w:rsidRPr="002D0615" w:rsidRDefault="00C27F0C" w:rsidP="002D0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D061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Квартальный отчет</w:t>
            </w:r>
          </w:p>
        </w:tc>
        <w:tc>
          <w:tcPr>
            <w:tcW w:w="10849" w:type="dxa"/>
          </w:tcPr>
          <w:p w:rsidR="00C27F0C" w:rsidRPr="002D0615" w:rsidRDefault="00C27F0C" w:rsidP="002D0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D061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Ежеквартально до 10 числа месяца следующего за отчетным кварталом</w:t>
            </w:r>
          </w:p>
        </w:tc>
      </w:tr>
      <w:tr w:rsidR="00C27F0C" w:rsidRPr="00075B2F">
        <w:trPr>
          <w:trHeight w:val="210"/>
        </w:trPr>
        <w:tc>
          <w:tcPr>
            <w:tcW w:w="3829" w:type="dxa"/>
          </w:tcPr>
          <w:p w:rsidR="00C27F0C" w:rsidRPr="002D0615" w:rsidRDefault="00C27F0C" w:rsidP="002D0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D061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Годовой отчет</w:t>
            </w:r>
          </w:p>
        </w:tc>
        <w:tc>
          <w:tcPr>
            <w:tcW w:w="10849" w:type="dxa"/>
          </w:tcPr>
          <w:p w:rsidR="00C27F0C" w:rsidRPr="002D0615" w:rsidRDefault="00C27F0C" w:rsidP="002D0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D061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До 25 января, следующего за отчетным</w:t>
            </w:r>
          </w:p>
        </w:tc>
      </w:tr>
    </w:tbl>
    <w:p w:rsidR="00C27F0C" w:rsidRDefault="00C27F0C" w:rsidP="002D061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C27F0C" w:rsidRPr="00A0185F" w:rsidRDefault="00C27F0C" w:rsidP="007F14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0185F">
        <w:rPr>
          <w:rFonts w:ascii="Times New Roman" w:hAnsi="Times New Roman" w:cs="Times New Roman"/>
          <w:sz w:val="28"/>
          <w:szCs w:val="28"/>
          <w:lang w:eastAsia="ru-RU"/>
        </w:rPr>
        <w:t xml:space="preserve">4.3. Иные требования к отчетности о выполнении муниципального задания </w:t>
      </w:r>
    </w:p>
    <w:p w:rsidR="00C27F0C" w:rsidRPr="00A0185F" w:rsidRDefault="00C27F0C" w:rsidP="007F141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0185F">
        <w:rPr>
          <w:rFonts w:ascii="Times New Roman" w:hAnsi="Times New Roman" w:cs="Times New Roman"/>
          <w:sz w:val="28"/>
          <w:szCs w:val="28"/>
          <w:lang w:eastAsia="ru-RU"/>
        </w:rPr>
        <w:t xml:space="preserve">В срок до 20 декабря текущего года для формирования </w:t>
      </w:r>
      <w:r>
        <w:rPr>
          <w:rFonts w:ascii="Times New Roman" w:hAnsi="Times New Roman" w:cs="Times New Roman"/>
          <w:sz w:val="28"/>
          <w:szCs w:val="28"/>
          <w:lang w:eastAsia="ru-RU"/>
        </w:rPr>
        <w:t>отчетности</w:t>
      </w:r>
      <w:r w:rsidRPr="00A0185F">
        <w:rPr>
          <w:rFonts w:ascii="Times New Roman" w:hAnsi="Times New Roman" w:cs="Times New Roman"/>
          <w:sz w:val="28"/>
          <w:szCs w:val="28"/>
          <w:lang w:eastAsia="ru-RU"/>
        </w:rPr>
        <w:t xml:space="preserve"> муниципально</w:t>
      </w:r>
      <w:r>
        <w:rPr>
          <w:rFonts w:ascii="Times New Roman" w:hAnsi="Times New Roman" w:cs="Times New Roman"/>
          <w:sz w:val="28"/>
          <w:szCs w:val="28"/>
          <w:lang w:eastAsia="ru-RU"/>
        </w:rPr>
        <w:t>гоавтономного</w:t>
      </w:r>
      <w:r w:rsidRPr="00A0185F">
        <w:rPr>
          <w:rFonts w:ascii="Times New Roman" w:hAnsi="Times New Roman" w:cs="Times New Roman"/>
          <w:sz w:val="28"/>
          <w:szCs w:val="28"/>
          <w:lang w:eastAsia="ru-RU"/>
        </w:rPr>
        <w:t xml:space="preserve"> учреждени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я«Спортивный комплекс» </w:t>
      </w:r>
      <w:r w:rsidRPr="00A0185F">
        <w:rPr>
          <w:rFonts w:ascii="Times New Roman" w:hAnsi="Times New Roman" w:cs="Times New Roman"/>
          <w:sz w:val="28"/>
          <w:szCs w:val="28"/>
          <w:lang w:eastAsia="ru-RU"/>
        </w:rPr>
        <w:t>в отдел по физической культуре и спорту администрации города предоставить:</w:t>
      </w:r>
    </w:p>
    <w:p w:rsidR="00C27F0C" w:rsidRPr="00A0185F" w:rsidRDefault="00C27F0C" w:rsidP="007F14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0185F">
        <w:rPr>
          <w:rFonts w:ascii="Times New Roman" w:hAnsi="Times New Roman" w:cs="Times New Roman"/>
          <w:sz w:val="28"/>
          <w:szCs w:val="28"/>
          <w:lang w:eastAsia="ru-RU"/>
        </w:rPr>
        <w:t>- информацию о категориях физических и юридических лиц, являющихся потребителями соответствующих муниципальных услуг;</w:t>
      </w:r>
    </w:p>
    <w:p w:rsidR="00C27F0C" w:rsidRPr="00A0185F" w:rsidRDefault="00C27F0C" w:rsidP="007F14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0185F">
        <w:rPr>
          <w:rFonts w:ascii="Times New Roman" w:hAnsi="Times New Roman" w:cs="Times New Roman"/>
          <w:sz w:val="28"/>
          <w:szCs w:val="28"/>
          <w:lang w:eastAsia="ru-RU"/>
        </w:rPr>
        <w:t>- показатели характеризующие качество и (или) объем оказываемых физическим и (или) юридическим лицам соответствующих муниципальных услуг;</w:t>
      </w:r>
    </w:p>
    <w:p w:rsidR="00C27F0C" w:rsidRPr="00A0185F" w:rsidRDefault="00C27F0C" w:rsidP="007F14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0185F">
        <w:rPr>
          <w:rFonts w:ascii="Times New Roman" w:hAnsi="Times New Roman" w:cs="Times New Roman"/>
          <w:sz w:val="28"/>
          <w:szCs w:val="28"/>
          <w:lang w:eastAsia="ru-RU"/>
        </w:rPr>
        <w:t>- отчет об исполнении муниципального задания по форме установленной отделом по физической культуре и спорту администрации города Пыть-Яха;</w:t>
      </w:r>
    </w:p>
    <w:p w:rsidR="00C27F0C" w:rsidRPr="00A0185F" w:rsidRDefault="00C27F0C" w:rsidP="007F14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0185F">
        <w:rPr>
          <w:rFonts w:ascii="Times New Roman" w:hAnsi="Times New Roman" w:cs="Times New Roman"/>
          <w:sz w:val="28"/>
          <w:szCs w:val="28"/>
          <w:lang w:eastAsia="ru-RU"/>
        </w:rPr>
        <w:t>- пояснительную записку о результатах выполнения муниципального задания за отчетный период.</w:t>
      </w:r>
    </w:p>
    <w:p w:rsidR="00C27F0C" w:rsidRDefault="00C27F0C" w:rsidP="001461E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vertAlign w:val="superscript"/>
          <w:lang w:eastAsia="ru-RU"/>
        </w:rPr>
      </w:pPr>
      <w:r w:rsidRPr="002D0615">
        <w:rPr>
          <w:rFonts w:ascii="Times New Roman" w:hAnsi="Times New Roman" w:cs="Times New Roman"/>
          <w:sz w:val="28"/>
          <w:szCs w:val="28"/>
          <w:lang w:eastAsia="ru-RU"/>
        </w:rPr>
        <w:t xml:space="preserve">5. Иные показатели, связанные с выполнением муниципального задания </w:t>
      </w:r>
      <w:r w:rsidRPr="002D0615">
        <w:rPr>
          <w:rFonts w:ascii="Times New Roman" w:hAnsi="Times New Roman" w:cs="Times New Roman"/>
          <w:color w:val="000000"/>
          <w:sz w:val="28"/>
          <w:szCs w:val="28"/>
          <w:vertAlign w:val="superscript"/>
          <w:lang w:eastAsia="ru-RU"/>
        </w:rPr>
        <w:t>6</w:t>
      </w:r>
    </w:p>
    <w:p w:rsidR="00C27F0C" w:rsidRDefault="00C27F0C" w:rsidP="001461E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vertAlign w:val="superscript"/>
          <w:lang w:eastAsia="ru-RU"/>
        </w:rPr>
      </w:pPr>
    </w:p>
    <w:p w:rsidR="00C27F0C" w:rsidRDefault="00C27F0C" w:rsidP="001461E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vertAlign w:val="superscript"/>
          <w:lang w:eastAsia="ru-RU"/>
        </w:rPr>
      </w:pPr>
    </w:p>
    <w:p w:rsidR="00C27F0C" w:rsidRDefault="00C27F0C" w:rsidP="001461E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vertAlign w:val="superscript"/>
          <w:lang w:eastAsia="ru-RU"/>
        </w:rPr>
      </w:pPr>
    </w:p>
    <w:p w:rsidR="00C27F0C" w:rsidRDefault="00C27F0C" w:rsidP="001461E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vertAlign w:val="superscript"/>
          <w:lang w:eastAsia="ru-RU"/>
        </w:rPr>
      </w:pPr>
    </w:p>
    <w:p w:rsidR="00C27F0C" w:rsidRDefault="00C27F0C" w:rsidP="001461E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vertAlign w:val="superscript"/>
          <w:lang w:eastAsia="ru-RU"/>
        </w:rPr>
      </w:pPr>
    </w:p>
    <w:p w:rsidR="00C27F0C" w:rsidRDefault="00C27F0C" w:rsidP="001461E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vertAlign w:val="superscript"/>
          <w:lang w:eastAsia="ru-RU"/>
        </w:rPr>
      </w:pPr>
    </w:p>
    <w:p w:rsidR="00C27F0C" w:rsidRDefault="00C27F0C" w:rsidP="001461E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vertAlign w:val="superscript"/>
          <w:lang w:eastAsia="ru-RU"/>
        </w:rPr>
      </w:pPr>
    </w:p>
    <w:p w:rsidR="00C27F0C" w:rsidRDefault="00C27F0C" w:rsidP="001461E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vertAlign w:val="superscript"/>
          <w:lang w:eastAsia="ru-RU"/>
        </w:rPr>
      </w:pPr>
    </w:p>
    <w:p w:rsidR="00C27F0C" w:rsidRDefault="00C27F0C" w:rsidP="001461E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vertAlign w:val="superscript"/>
          <w:lang w:eastAsia="ru-RU"/>
        </w:rPr>
      </w:pPr>
    </w:p>
    <w:p w:rsidR="00C27F0C" w:rsidRDefault="00C27F0C" w:rsidP="001461E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vertAlign w:val="superscript"/>
          <w:lang w:eastAsia="ru-RU"/>
        </w:rPr>
      </w:pPr>
    </w:p>
    <w:p w:rsidR="00C27F0C" w:rsidRDefault="00C27F0C" w:rsidP="001461E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vertAlign w:val="superscript"/>
          <w:lang w:eastAsia="ru-RU"/>
        </w:rPr>
      </w:pPr>
    </w:p>
    <w:p w:rsidR="00C27F0C" w:rsidRDefault="00C27F0C" w:rsidP="001461E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vertAlign w:val="superscript"/>
          <w:lang w:eastAsia="ru-RU"/>
        </w:rPr>
      </w:pPr>
    </w:p>
    <w:p w:rsidR="00C27F0C" w:rsidRDefault="00C27F0C" w:rsidP="001461E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vertAlign w:val="superscript"/>
          <w:lang w:eastAsia="ru-RU"/>
        </w:rPr>
      </w:pPr>
    </w:p>
    <w:p w:rsidR="00C27F0C" w:rsidRPr="001461E0" w:rsidRDefault="00C27F0C" w:rsidP="001461E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C27F0C" w:rsidRPr="00515160" w:rsidRDefault="00C27F0C" w:rsidP="0051516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515160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Форма отчета об исполнении муниципального задания</w:t>
      </w:r>
    </w:p>
    <w:tbl>
      <w:tblPr>
        <w:tblpPr w:leftFromText="180" w:rightFromText="180" w:vertAnchor="text" w:horzAnchor="page" w:tblpX="11575" w:tblpY="154"/>
        <w:tblW w:w="4756" w:type="dxa"/>
        <w:tblLook w:val="0000"/>
      </w:tblPr>
      <w:tblGrid>
        <w:gridCol w:w="236"/>
        <w:gridCol w:w="340"/>
        <w:gridCol w:w="340"/>
        <w:gridCol w:w="340"/>
        <w:gridCol w:w="2380"/>
        <w:gridCol w:w="340"/>
        <w:gridCol w:w="340"/>
        <w:gridCol w:w="440"/>
      </w:tblGrid>
      <w:tr w:rsidR="00C27F0C" w:rsidRPr="00515160">
        <w:trPr>
          <w:trHeight w:val="330"/>
        </w:trPr>
        <w:tc>
          <w:tcPr>
            <w:tcW w:w="4316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27F0C" w:rsidRPr="00515160" w:rsidRDefault="00C27F0C" w:rsidP="00690D6A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C27F0C" w:rsidRPr="00515160" w:rsidRDefault="00C27F0C" w:rsidP="00690D6A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515160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УТВЕРЖДЕНО: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27F0C" w:rsidRPr="00515160" w:rsidRDefault="00C27F0C" w:rsidP="00690D6A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C27F0C" w:rsidRPr="00515160">
        <w:trPr>
          <w:trHeight w:val="330"/>
        </w:trPr>
        <w:tc>
          <w:tcPr>
            <w:tcW w:w="4756" w:type="dxa"/>
            <w:gridSpan w:val="8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27F0C" w:rsidRDefault="00C27F0C" w:rsidP="00690D6A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515160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Начальник отдела по физической культуре и спорту МКУ Администрация города Пыть-Яха</w:t>
            </w:r>
          </w:p>
          <w:p w:rsidR="00C27F0C" w:rsidRPr="00515160" w:rsidRDefault="00C27F0C" w:rsidP="00690D6A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C27F0C" w:rsidRPr="00515160">
        <w:trPr>
          <w:trHeight w:val="330"/>
        </w:trPr>
        <w:tc>
          <w:tcPr>
            <w:tcW w:w="4756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C27F0C" w:rsidRPr="00515160" w:rsidRDefault="00C27F0C" w:rsidP="00690D6A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C27F0C" w:rsidRPr="00515160">
        <w:trPr>
          <w:trHeight w:val="30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27F0C" w:rsidRPr="00515160" w:rsidRDefault="00C27F0C" w:rsidP="00690D6A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27F0C" w:rsidRPr="00515160" w:rsidRDefault="00C27F0C" w:rsidP="00690D6A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27F0C" w:rsidRPr="00515160" w:rsidRDefault="00C27F0C" w:rsidP="00690D6A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27F0C" w:rsidRPr="00515160" w:rsidRDefault="00C27F0C" w:rsidP="00690D6A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38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:rsidR="00C27F0C" w:rsidRPr="00515160" w:rsidRDefault="00C27F0C" w:rsidP="007218AF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27F0C" w:rsidRPr="00515160" w:rsidRDefault="00C27F0C" w:rsidP="00690D6A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27F0C" w:rsidRPr="00515160" w:rsidRDefault="00C27F0C" w:rsidP="00690D6A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27F0C" w:rsidRPr="00515160" w:rsidRDefault="00C27F0C" w:rsidP="00690D6A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C27F0C" w:rsidRPr="00515160">
        <w:trPr>
          <w:trHeight w:val="330"/>
        </w:trPr>
        <w:tc>
          <w:tcPr>
            <w:tcW w:w="4756" w:type="dxa"/>
            <w:gridSpan w:val="8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27F0C" w:rsidRPr="00515160" w:rsidRDefault="00C27F0C" w:rsidP="00690D6A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515160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"______"  ________________ 20 ____г.</w:t>
            </w:r>
          </w:p>
        </w:tc>
      </w:tr>
    </w:tbl>
    <w:p w:rsidR="00C27F0C" w:rsidRPr="00515160" w:rsidRDefault="00C27F0C" w:rsidP="0051516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tbl>
      <w:tblPr>
        <w:tblW w:w="6886" w:type="dxa"/>
        <w:tblInd w:w="-106" w:type="dxa"/>
        <w:tblLook w:val="0000"/>
      </w:tblPr>
      <w:tblGrid>
        <w:gridCol w:w="6886"/>
        <w:gridCol w:w="236"/>
      </w:tblGrid>
      <w:tr w:rsidR="00C27F0C" w:rsidRPr="00690D6A">
        <w:trPr>
          <w:gridAfter w:val="1"/>
          <w:wAfter w:w="222" w:type="dxa"/>
          <w:trHeight w:val="330"/>
        </w:trPr>
        <w:tc>
          <w:tcPr>
            <w:tcW w:w="68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27F0C" w:rsidRPr="00690D6A" w:rsidRDefault="00C27F0C" w:rsidP="00690D6A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690D6A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СОГЛАСОВАНО:</w:t>
            </w:r>
          </w:p>
        </w:tc>
      </w:tr>
      <w:tr w:rsidR="00C27F0C" w:rsidRPr="00690D6A">
        <w:trPr>
          <w:gridAfter w:val="1"/>
          <w:wAfter w:w="222" w:type="dxa"/>
          <w:trHeight w:val="330"/>
        </w:trPr>
        <w:tc>
          <w:tcPr>
            <w:tcW w:w="68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27F0C" w:rsidRPr="00690D6A" w:rsidRDefault="00C27F0C" w:rsidP="00690D6A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690D6A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Наблюдательный совет </w:t>
            </w:r>
          </w:p>
        </w:tc>
      </w:tr>
      <w:tr w:rsidR="00C27F0C" w:rsidRPr="00690D6A">
        <w:trPr>
          <w:gridAfter w:val="1"/>
          <w:wAfter w:w="222" w:type="dxa"/>
          <w:trHeight w:val="330"/>
        </w:trPr>
        <w:tc>
          <w:tcPr>
            <w:tcW w:w="68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27F0C" w:rsidRPr="00690D6A" w:rsidRDefault="00C27F0C" w:rsidP="007218A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690D6A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МАУ «</w:t>
            </w:r>
            <w:r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Спортивный комплекс</w:t>
            </w:r>
            <w:r w:rsidRPr="00690D6A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»</w:t>
            </w:r>
          </w:p>
        </w:tc>
      </w:tr>
      <w:tr w:rsidR="00C27F0C" w:rsidRPr="00690D6A">
        <w:trPr>
          <w:gridAfter w:val="1"/>
          <w:wAfter w:w="340" w:type="dxa"/>
          <w:trHeight w:val="330"/>
        </w:trPr>
        <w:tc>
          <w:tcPr>
            <w:tcW w:w="68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27F0C" w:rsidRPr="00515160" w:rsidRDefault="00C27F0C" w:rsidP="00690D6A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  <w:p w:rsidR="00C27F0C" w:rsidRPr="00515160" w:rsidRDefault="00C27F0C" w:rsidP="00690D6A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  <w:p w:rsidR="00C27F0C" w:rsidRDefault="00C27F0C" w:rsidP="00690D6A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  <w:p w:rsidR="00C27F0C" w:rsidRPr="00515160" w:rsidRDefault="00C27F0C" w:rsidP="00690D6A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________________________________________</w:t>
            </w:r>
          </w:p>
        </w:tc>
      </w:tr>
      <w:tr w:rsidR="00C27F0C" w:rsidRPr="00690D6A">
        <w:trPr>
          <w:trHeight w:val="330"/>
        </w:trPr>
        <w:tc>
          <w:tcPr>
            <w:tcW w:w="68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27F0C" w:rsidRDefault="00C27F0C" w:rsidP="00690D6A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  <w:p w:rsidR="00C27F0C" w:rsidRPr="00515160" w:rsidRDefault="00C27F0C" w:rsidP="00690D6A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«_______» _________________________20____г.</w:t>
            </w:r>
          </w:p>
        </w:tc>
        <w:tc>
          <w:tcPr>
            <w:tcW w:w="340" w:type="dxa"/>
            <w:vAlign w:val="bottom"/>
          </w:tcPr>
          <w:p w:rsidR="00C27F0C" w:rsidRPr="00515160" w:rsidRDefault="00C27F0C" w:rsidP="00690D6A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</w:tr>
    </w:tbl>
    <w:p w:rsidR="00C27F0C" w:rsidRDefault="00C27F0C" w:rsidP="006148B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C27F0C" w:rsidRPr="00515160" w:rsidRDefault="00C27F0C" w:rsidP="0051516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C27F0C" w:rsidRPr="00515160" w:rsidRDefault="00C27F0C" w:rsidP="0051516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51516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ОТЧЕТ О ВЫПОЛНЕНИИ</w:t>
      </w:r>
    </w:p>
    <w:p w:rsidR="00C27F0C" w:rsidRPr="00515160" w:rsidRDefault="00C27F0C" w:rsidP="0051516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51516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МУНИЦИПАЛЬНОГО ЗАДАНИЯ </w:t>
      </w:r>
    </w:p>
    <w:p w:rsidR="00C27F0C" w:rsidRPr="00515160" w:rsidRDefault="00C27F0C" w:rsidP="0051516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51516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___________________________</w:t>
      </w:r>
    </w:p>
    <w:p w:rsidR="00C27F0C" w:rsidRDefault="00C27F0C" w:rsidP="0051516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C27F0C" w:rsidRPr="00A0185F" w:rsidRDefault="00C27F0C" w:rsidP="0017025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0185F">
        <w:rPr>
          <w:rFonts w:ascii="Times New Roman" w:hAnsi="Times New Roman" w:cs="Times New Roman"/>
          <w:color w:val="000000"/>
          <w:sz w:val="28"/>
          <w:szCs w:val="28"/>
        </w:rPr>
        <w:t>Наименование муниципального учреждения</w:t>
      </w:r>
      <w:r w:rsidRPr="00A0185F">
        <w:rPr>
          <w:rFonts w:ascii="Times New Roman" w:hAnsi="Times New Roman" w:cs="Times New Roman"/>
          <w:color w:val="000000"/>
          <w:sz w:val="28"/>
          <w:szCs w:val="28"/>
          <w:u w:val="single"/>
        </w:rPr>
        <w:tab/>
        <w:t xml:space="preserve">Муниципальное </w:t>
      </w:r>
      <w:r>
        <w:rPr>
          <w:rFonts w:ascii="Times New Roman" w:hAnsi="Times New Roman" w:cs="Times New Roman"/>
          <w:color w:val="000000"/>
          <w:sz w:val="28"/>
          <w:szCs w:val="28"/>
          <w:u w:val="single"/>
        </w:rPr>
        <w:t>автономное</w:t>
      </w:r>
      <w:r w:rsidRPr="00A0185F">
        <w:rPr>
          <w:rFonts w:ascii="Times New Roman" w:hAnsi="Times New Roman" w:cs="Times New Roman"/>
          <w:color w:val="000000"/>
          <w:sz w:val="28"/>
          <w:szCs w:val="28"/>
          <w:u w:val="single"/>
        </w:rPr>
        <w:t xml:space="preserve"> учреждение </w:t>
      </w:r>
      <w:r>
        <w:rPr>
          <w:rFonts w:ascii="Times New Roman" w:hAnsi="Times New Roman" w:cs="Times New Roman"/>
          <w:color w:val="000000"/>
          <w:sz w:val="28"/>
          <w:szCs w:val="28"/>
          <w:u w:val="single"/>
        </w:rPr>
        <w:t>«Спортивный комплекс»</w:t>
      </w:r>
    </w:p>
    <w:p w:rsidR="00C27F0C" w:rsidRPr="00A0185F" w:rsidRDefault="00C27F0C" w:rsidP="0017025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C27F0C" w:rsidRDefault="00C27F0C" w:rsidP="0017025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0185F">
        <w:rPr>
          <w:rFonts w:ascii="Times New Roman" w:hAnsi="Times New Roman" w:cs="Times New Roman"/>
          <w:color w:val="000000"/>
          <w:sz w:val="28"/>
          <w:szCs w:val="28"/>
        </w:rPr>
        <w:t>Виды деятельности муниципального учреждения</w:t>
      </w:r>
      <w:r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C27F0C" w:rsidRDefault="00C27F0C" w:rsidP="0017025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C27F0C" w:rsidRDefault="00C27F0C" w:rsidP="0017025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1.) </w:t>
      </w:r>
      <w:r w:rsidRPr="00A0185F"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93.11 </w:t>
      </w:r>
      <w:r w:rsidRPr="009B368D">
        <w:rPr>
          <w:rFonts w:ascii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hAnsi="Times New Roman" w:cs="Times New Roman"/>
          <w:color w:val="000000"/>
          <w:sz w:val="28"/>
          <w:szCs w:val="28"/>
        </w:rPr>
        <w:t>еятельность спортивных объектов;</w:t>
      </w:r>
    </w:p>
    <w:p w:rsidR="00C27F0C" w:rsidRDefault="00C27F0C" w:rsidP="0017025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2.)</w:t>
      </w:r>
      <w:r>
        <w:rPr>
          <w:rFonts w:ascii="Times New Roman" w:hAnsi="Times New Roman" w:cs="Times New Roman"/>
          <w:color w:val="000000"/>
          <w:sz w:val="28"/>
          <w:szCs w:val="28"/>
        </w:rPr>
        <w:tab/>
        <w:t xml:space="preserve">93.19 </w:t>
      </w:r>
      <w:r w:rsidRPr="009B368D">
        <w:rPr>
          <w:rFonts w:ascii="Times New Roman" w:hAnsi="Times New Roman" w:cs="Times New Roman"/>
          <w:color w:val="000000"/>
          <w:sz w:val="28"/>
          <w:szCs w:val="28"/>
        </w:rPr>
        <w:t>Деятельность в области спорта прочая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C27F0C" w:rsidRDefault="00C27F0C" w:rsidP="0017025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3.)</w:t>
      </w:r>
      <w:r>
        <w:rPr>
          <w:rFonts w:ascii="Times New Roman" w:hAnsi="Times New Roman" w:cs="Times New Roman"/>
          <w:color w:val="000000"/>
          <w:sz w:val="28"/>
          <w:szCs w:val="28"/>
        </w:rPr>
        <w:tab/>
        <w:t xml:space="preserve">93.29 </w:t>
      </w:r>
      <w:r w:rsidRPr="009B368D">
        <w:rPr>
          <w:rFonts w:ascii="Times New Roman" w:hAnsi="Times New Roman" w:cs="Times New Roman"/>
          <w:color w:val="000000"/>
          <w:sz w:val="28"/>
          <w:szCs w:val="28"/>
        </w:rPr>
        <w:t>Деятельность зрелищно-развлекательная прочая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C27F0C" w:rsidRPr="00A0185F" w:rsidRDefault="00C27F0C" w:rsidP="0017025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4.)</w:t>
      </w:r>
      <w:r>
        <w:rPr>
          <w:rFonts w:ascii="Times New Roman" w:hAnsi="Times New Roman" w:cs="Times New Roman"/>
          <w:color w:val="000000"/>
          <w:sz w:val="28"/>
          <w:szCs w:val="28"/>
        </w:rPr>
        <w:tab/>
        <w:t xml:space="preserve">96.04 </w:t>
      </w:r>
      <w:r w:rsidRPr="009B368D">
        <w:rPr>
          <w:rFonts w:ascii="Times New Roman" w:hAnsi="Times New Roman" w:cs="Times New Roman"/>
          <w:color w:val="000000"/>
          <w:sz w:val="28"/>
          <w:szCs w:val="28"/>
        </w:rPr>
        <w:t>Деятельность физкультурно-оздоровительная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C27F0C" w:rsidRPr="00A0185F" w:rsidRDefault="00C27F0C" w:rsidP="0017025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5.)</w:t>
      </w:r>
      <w:r>
        <w:rPr>
          <w:rFonts w:ascii="Times New Roman" w:hAnsi="Times New Roman" w:cs="Times New Roman"/>
          <w:color w:val="000000"/>
          <w:sz w:val="28"/>
          <w:szCs w:val="28"/>
        </w:rPr>
        <w:tab/>
        <w:t xml:space="preserve">77.21 </w:t>
      </w:r>
      <w:r w:rsidRPr="009B368D">
        <w:rPr>
          <w:rFonts w:ascii="Times New Roman" w:hAnsi="Times New Roman" w:cs="Times New Roman"/>
          <w:color w:val="000000"/>
          <w:sz w:val="28"/>
          <w:szCs w:val="28"/>
        </w:rPr>
        <w:t>Прокат и аренда товаров для отдыха и спортивных товаров</w:t>
      </w:r>
    </w:p>
    <w:p w:rsidR="00C27F0C" w:rsidRDefault="00C27F0C" w:rsidP="0017025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C27F0C" w:rsidRPr="0017025C" w:rsidRDefault="00C27F0C" w:rsidP="0017025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0185F">
        <w:rPr>
          <w:rFonts w:ascii="Times New Roman" w:hAnsi="Times New Roman" w:cs="Times New Roman"/>
          <w:color w:val="000000"/>
          <w:sz w:val="28"/>
          <w:szCs w:val="28"/>
        </w:rPr>
        <w:t>Вид муниципального учреждения</w:t>
      </w:r>
      <w:r w:rsidRPr="00A0185F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A0185F">
        <w:rPr>
          <w:rFonts w:ascii="Times New Roman" w:hAnsi="Times New Roman" w:cs="Times New Roman"/>
          <w:color w:val="000000"/>
          <w:sz w:val="28"/>
          <w:szCs w:val="28"/>
          <w:u w:val="single"/>
        </w:rPr>
        <w:t>Физкультурно-спортивные организации</w:t>
      </w:r>
    </w:p>
    <w:p w:rsidR="00C27F0C" w:rsidRPr="00515160" w:rsidRDefault="00C27F0C" w:rsidP="0051516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C27F0C" w:rsidRDefault="00C27F0C" w:rsidP="00955F4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C27F0C" w:rsidRPr="00A0185F" w:rsidRDefault="00C27F0C" w:rsidP="00955F4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A0185F">
        <w:rPr>
          <w:rFonts w:ascii="Times New Roman" w:hAnsi="Times New Roman" w:cs="Times New Roman"/>
          <w:sz w:val="28"/>
          <w:szCs w:val="28"/>
          <w:lang w:eastAsia="ru-RU"/>
        </w:rPr>
        <w:t xml:space="preserve">Часть </w:t>
      </w:r>
      <w:r>
        <w:rPr>
          <w:rFonts w:ascii="Times New Roman" w:hAnsi="Times New Roman" w:cs="Times New Roman"/>
          <w:sz w:val="28"/>
          <w:szCs w:val="28"/>
          <w:lang w:eastAsia="ru-RU"/>
        </w:rPr>
        <w:t>2</w:t>
      </w:r>
      <w:r w:rsidRPr="00A0185F">
        <w:rPr>
          <w:rFonts w:ascii="Times New Roman" w:hAnsi="Times New Roman" w:cs="Times New Roman"/>
          <w:sz w:val="28"/>
          <w:szCs w:val="28"/>
          <w:lang w:eastAsia="ru-RU"/>
        </w:rPr>
        <w:t>. Сведения о выполняемых муниципальных работах</w:t>
      </w:r>
    </w:p>
    <w:p w:rsidR="00C27F0C" w:rsidRPr="00A0185F" w:rsidRDefault="00C27F0C" w:rsidP="00955F4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C27F0C" w:rsidRPr="00A0185F" w:rsidRDefault="00C27F0C" w:rsidP="00955F43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A0185F">
        <w:rPr>
          <w:rFonts w:ascii="Times New Roman" w:hAnsi="Times New Roman" w:cs="Times New Roman"/>
          <w:sz w:val="28"/>
          <w:szCs w:val="28"/>
          <w:lang w:eastAsia="ru-RU"/>
        </w:rPr>
        <w:t>Раздел 1</w:t>
      </w:r>
    </w:p>
    <w:p w:rsidR="00C27F0C" w:rsidRPr="00A0185F" w:rsidRDefault="00C27F0C" w:rsidP="001461E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C27F0C" w:rsidRPr="00A0185F" w:rsidRDefault="00C27F0C" w:rsidP="00955F43">
      <w:pPr>
        <w:widowControl w:val="0"/>
        <w:autoSpaceDE w:val="0"/>
        <w:autoSpaceDN w:val="0"/>
        <w:adjustRightInd w:val="0"/>
        <w:spacing w:after="0" w:line="240" w:lineRule="auto"/>
        <w:ind w:left="9912" w:firstLine="708"/>
        <w:rPr>
          <w:rFonts w:ascii="Times New Roman" w:hAnsi="Times New Roman" w:cs="Times New Roman"/>
          <w:sz w:val="28"/>
          <w:szCs w:val="28"/>
          <w:u w:val="single"/>
          <w:lang w:eastAsia="ru-RU"/>
        </w:rPr>
      </w:pPr>
      <w:r>
        <w:rPr>
          <w:noProof/>
          <w:lang w:eastAsia="ru-RU"/>
        </w:rPr>
        <w:pict>
          <v:rect id="_x0000_s1029" style="position:absolute;left:0;text-align:left;margin-left:660.15pt;margin-top:1.1pt;width:83.5pt;height:41.25pt;z-index:251661312;visibility:visible" strokeweight="1.5pt">
            <v:textbox>
              <w:txbxContent>
                <w:p w:rsidR="00C27F0C" w:rsidRPr="00CE3FD9" w:rsidRDefault="00C27F0C" w:rsidP="00955F43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59427B">
                    <w:rPr>
                      <w:sz w:val="20"/>
                      <w:szCs w:val="20"/>
                    </w:rPr>
                    <w:br/>
                  </w:r>
                  <w:r w:rsidRPr="00CE3FD9">
                    <w:rPr>
                      <w:rFonts w:ascii="Times New Roman" w:hAnsi="Times New Roman" w:cs="Times New Roman"/>
                    </w:rPr>
                    <w:t>30.019.1</w:t>
                  </w:r>
                </w:p>
              </w:txbxContent>
            </v:textbox>
          </v:rect>
        </w:pict>
      </w:r>
      <w:r w:rsidRPr="00A0185F">
        <w:rPr>
          <w:rFonts w:ascii="Times New Roman" w:hAnsi="Times New Roman" w:cs="Times New Roman"/>
          <w:sz w:val="24"/>
          <w:szCs w:val="24"/>
          <w:lang w:eastAsia="ru-RU"/>
        </w:rPr>
        <w:t>Уникальный номер</w:t>
      </w:r>
    </w:p>
    <w:p w:rsidR="00C27F0C" w:rsidRPr="00A0185F" w:rsidRDefault="00C27F0C" w:rsidP="00955F43">
      <w:pPr>
        <w:widowControl w:val="0"/>
        <w:autoSpaceDE w:val="0"/>
        <w:autoSpaceDN w:val="0"/>
        <w:adjustRightInd w:val="0"/>
        <w:spacing w:after="0" w:line="240" w:lineRule="auto"/>
        <w:ind w:left="4956" w:firstLine="708"/>
        <w:rPr>
          <w:rFonts w:ascii="Times New Roman" w:hAnsi="Times New Roman" w:cs="Times New Roman"/>
          <w:sz w:val="24"/>
          <w:szCs w:val="24"/>
          <w:lang w:eastAsia="ru-RU"/>
        </w:rPr>
      </w:pPr>
      <w:r w:rsidRPr="00A0185F">
        <w:rPr>
          <w:rFonts w:ascii="Times New Roman" w:hAnsi="Times New Roman" w:cs="Times New Roman"/>
          <w:sz w:val="20"/>
          <w:szCs w:val="20"/>
          <w:lang w:eastAsia="ru-RU"/>
        </w:rPr>
        <w:tab/>
      </w:r>
      <w:r w:rsidRPr="00A0185F">
        <w:rPr>
          <w:rFonts w:ascii="Times New Roman" w:hAnsi="Times New Roman" w:cs="Times New Roman"/>
          <w:sz w:val="20"/>
          <w:szCs w:val="20"/>
          <w:lang w:eastAsia="ru-RU"/>
        </w:rPr>
        <w:tab/>
      </w:r>
      <w:r w:rsidRPr="00A0185F">
        <w:rPr>
          <w:rFonts w:ascii="Times New Roman" w:hAnsi="Times New Roman" w:cs="Times New Roman"/>
          <w:sz w:val="20"/>
          <w:szCs w:val="20"/>
          <w:lang w:eastAsia="ru-RU"/>
        </w:rPr>
        <w:tab/>
      </w:r>
      <w:r w:rsidRPr="00A0185F">
        <w:rPr>
          <w:rFonts w:ascii="Times New Roman" w:hAnsi="Times New Roman" w:cs="Times New Roman"/>
          <w:sz w:val="20"/>
          <w:szCs w:val="20"/>
          <w:lang w:eastAsia="ru-RU"/>
        </w:rPr>
        <w:tab/>
      </w:r>
      <w:r w:rsidRPr="00A0185F">
        <w:rPr>
          <w:rFonts w:ascii="Times New Roman" w:hAnsi="Times New Roman" w:cs="Times New Roman"/>
          <w:sz w:val="20"/>
          <w:szCs w:val="20"/>
          <w:lang w:eastAsia="ru-RU"/>
        </w:rPr>
        <w:tab/>
      </w:r>
      <w:r w:rsidRPr="00A0185F">
        <w:rPr>
          <w:rFonts w:ascii="Times New Roman" w:hAnsi="Times New Roman" w:cs="Times New Roman"/>
          <w:sz w:val="20"/>
          <w:szCs w:val="20"/>
          <w:lang w:eastAsia="ru-RU"/>
        </w:rPr>
        <w:tab/>
      </w:r>
      <w:r w:rsidRPr="00A0185F">
        <w:rPr>
          <w:rFonts w:ascii="Times New Roman" w:hAnsi="Times New Roman" w:cs="Times New Roman"/>
          <w:sz w:val="20"/>
          <w:szCs w:val="20"/>
          <w:lang w:eastAsia="ru-RU"/>
        </w:rPr>
        <w:tab/>
      </w:r>
      <w:r w:rsidRPr="00A0185F">
        <w:rPr>
          <w:rFonts w:ascii="Times New Roman" w:hAnsi="Times New Roman" w:cs="Times New Roman"/>
          <w:sz w:val="24"/>
          <w:szCs w:val="24"/>
          <w:lang w:eastAsia="ru-RU"/>
        </w:rPr>
        <w:t>по базовому</w:t>
      </w:r>
    </w:p>
    <w:p w:rsidR="00C27F0C" w:rsidRPr="00A0185F" w:rsidRDefault="00C27F0C" w:rsidP="00955F4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A0185F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A0185F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A0185F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A0185F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A0185F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A0185F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A0185F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A0185F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A0185F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A0185F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A0185F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A0185F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A0185F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A0185F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A0185F">
        <w:rPr>
          <w:rFonts w:ascii="Times New Roman" w:hAnsi="Times New Roman" w:cs="Times New Roman"/>
          <w:sz w:val="24"/>
          <w:szCs w:val="24"/>
          <w:lang w:eastAsia="ru-RU"/>
        </w:rPr>
        <w:tab/>
        <w:t>(отраслевому) перечню</w:t>
      </w:r>
    </w:p>
    <w:p w:rsidR="00C27F0C" w:rsidRPr="00A0185F" w:rsidRDefault="00C27F0C" w:rsidP="00955F4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C27F0C" w:rsidRPr="00A0185F" w:rsidRDefault="00C27F0C" w:rsidP="00955F4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C27F0C" w:rsidRPr="00A0185F" w:rsidRDefault="00C27F0C" w:rsidP="00955F4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A0185F">
        <w:rPr>
          <w:rFonts w:ascii="Times New Roman" w:hAnsi="Times New Roman" w:cs="Times New Roman"/>
          <w:sz w:val="28"/>
          <w:szCs w:val="28"/>
          <w:lang w:eastAsia="ru-RU"/>
        </w:rPr>
        <w:t xml:space="preserve">1. Наименование муниципальной </w:t>
      </w:r>
      <w:r w:rsidRPr="009A2CDA">
        <w:rPr>
          <w:rFonts w:ascii="Times New Roman" w:hAnsi="Times New Roman" w:cs="Times New Roman"/>
          <w:color w:val="000000"/>
          <w:sz w:val="28"/>
          <w:szCs w:val="28"/>
        </w:rPr>
        <w:t>работы</w:t>
      </w:r>
      <w:r w:rsidRPr="00A0185F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A0185F">
        <w:rPr>
          <w:rFonts w:ascii="Times New Roman" w:hAnsi="Times New Roman" w:cs="Times New Roman"/>
          <w:sz w:val="28"/>
          <w:szCs w:val="28"/>
          <w:u w:val="single"/>
          <w:lang w:eastAsia="ru-RU"/>
        </w:rPr>
        <w:t>Организация и проведение официальных физкультурных (физкультурно-оздоровительных) мероприятий</w:t>
      </w:r>
      <w:r w:rsidRPr="00A0185F">
        <w:rPr>
          <w:rFonts w:ascii="Times New Roman" w:hAnsi="Times New Roman" w:cs="Times New Roman"/>
          <w:sz w:val="26"/>
          <w:szCs w:val="26"/>
          <w:lang w:eastAsia="ru-RU"/>
        </w:rPr>
        <w:tab/>
      </w:r>
      <w:r w:rsidRPr="00A0185F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A0185F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A0185F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A0185F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A0185F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A0185F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A0185F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A0185F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A0185F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A0185F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A0185F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A0185F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A0185F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A0185F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A0185F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A0185F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A0185F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A0185F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A0185F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A0185F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A0185F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A0185F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A0185F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A0185F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A0185F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A0185F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A0185F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A0185F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A0185F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A0185F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A0185F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A0185F">
        <w:rPr>
          <w:rFonts w:ascii="Times New Roman" w:hAnsi="Times New Roman" w:cs="Times New Roman"/>
          <w:sz w:val="24"/>
          <w:szCs w:val="24"/>
          <w:lang w:eastAsia="ru-RU"/>
        </w:rPr>
        <w:tab/>
      </w:r>
    </w:p>
    <w:p w:rsidR="00C27F0C" w:rsidRDefault="00C27F0C" w:rsidP="00955F43">
      <w:pPr>
        <w:widowControl w:val="0"/>
        <w:autoSpaceDE w:val="0"/>
        <w:autoSpaceDN w:val="0"/>
        <w:adjustRightInd w:val="0"/>
        <w:spacing w:after="0" w:line="240" w:lineRule="auto"/>
        <w:ind w:right="-31"/>
        <w:rPr>
          <w:rFonts w:ascii="Times New Roman" w:hAnsi="Times New Roman" w:cs="Times New Roman"/>
          <w:sz w:val="28"/>
          <w:szCs w:val="28"/>
          <w:u w:val="single"/>
          <w:lang w:eastAsia="ru-RU"/>
        </w:rPr>
      </w:pPr>
      <w:r w:rsidRPr="00A0185F">
        <w:rPr>
          <w:rFonts w:ascii="Times New Roman" w:hAnsi="Times New Roman" w:cs="Times New Roman"/>
          <w:sz w:val="28"/>
          <w:szCs w:val="28"/>
          <w:lang w:eastAsia="ru-RU"/>
        </w:rPr>
        <w:t xml:space="preserve">2. Категории потребителей муниципальной </w:t>
      </w:r>
      <w:r w:rsidRPr="009A2CDA">
        <w:rPr>
          <w:rFonts w:ascii="Times New Roman" w:hAnsi="Times New Roman" w:cs="Times New Roman"/>
          <w:color w:val="000000"/>
          <w:sz w:val="28"/>
          <w:szCs w:val="28"/>
        </w:rPr>
        <w:t>работы</w:t>
      </w:r>
      <w:r w:rsidRPr="00A0185F">
        <w:rPr>
          <w:rFonts w:ascii="Times New Roman" w:hAnsi="Times New Roman" w:cs="Times New Roman"/>
          <w:sz w:val="28"/>
          <w:szCs w:val="28"/>
          <w:u w:val="single"/>
          <w:lang w:eastAsia="ru-RU"/>
        </w:rPr>
        <w:t>в интересах общества</w:t>
      </w:r>
    </w:p>
    <w:p w:rsidR="00C27F0C" w:rsidRPr="009C4A22" w:rsidRDefault="00C27F0C" w:rsidP="009C4A2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9C4A22">
        <w:rPr>
          <w:rFonts w:ascii="Times New Roman" w:hAnsi="Times New Roman" w:cs="Times New Roman"/>
          <w:sz w:val="28"/>
          <w:szCs w:val="28"/>
          <w:lang w:eastAsia="ru-RU"/>
        </w:rPr>
        <w:t>3. Сведения о фактическом достижении показателей, характеризующих объем и (или) качество муниципальной</w:t>
      </w:r>
      <w:r w:rsidRPr="009A2CDA">
        <w:rPr>
          <w:rFonts w:ascii="Times New Roman" w:hAnsi="Times New Roman" w:cs="Times New Roman"/>
          <w:color w:val="000000"/>
          <w:sz w:val="28"/>
          <w:szCs w:val="28"/>
        </w:rPr>
        <w:t>работы</w:t>
      </w:r>
      <w:r w:rsidRPr="009C4A22">
        <w:rPr>
          <w:rFonts w:ascii="Times New Roman" w:hAnsi="Times New Roman" w:cs="Times New Roman"/>
          <w:sz w:val="28"/>
          <w:szCs w:val="28"/>
          <w:lang w:eastAsia="ru-RU"/>
        </w:rPr>
        <w:t xml:space="preserve">: </w:t>
      </w:r>
    </w:p>
    <w:p w:rsidR="00C27F0C" w:rsidRPr="009C4A22" w:rsidRDefault="00C27F0C" w:rsidP="009C4A2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C27F0C" w:rsidRPr="00A0185F" w:rsidRDefault="00C27F0C" w:rsidP="009C4A2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9C4A22">
        <w:rPr>
          <w:rFonts w:ascii="Times New Roman" w:hAnsi="Times New Roman" w:cs="Times New Roman"/>
          <w:sz w:val="28"/>
          <w:szCs w:val="28"/>
          <w:lang w:eastAsia="ru-RU"/>
        </w:rPr>
        <w:t>3.1. Сведения о фактическом достижении показателей, характеризующих качество муниципальной</w:t>
      </w:r>
      <w:r w:rsidRPr="009A2CDA">
        <w:rPr>
          <w:rFonts w:ascii="Times New Roman" w:hAnsi="Times New Roman" w:cs="Times New Roman"/>
          <w:color w:val="000000"/>
          <w:sz w:val="28"/>
          <w:szCs w:val="28"/>
        </w:rPr>
        <w:t>работы</w:t>
      </w:r>
      <w:r w:rsidRPr="009C4A22">
        <w:rPr>
          <w:rFonts w:ascii="Times New Roman" w:hAnsi="Times New Roman" w:cs="Times New Roman"/>
          <w:sz w:val="28"/>
          <w:szCs w:val="28"/>
          <w:lang w:eastAsia="ru-RU"/>
        </w:rPr>
        <w:t>:</w:t>
      </w:r>
    </w:p>
    <w:tbl>
      <w:tblPr>
        <w:tblW w:w="15451" w:type="dxa"/>
        <w:tblInd w:w="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135"/>
        <w:gridCol w:w="1134"/>
        <w:gridCol w:w="1134"/>
        <w:gridCol w:w="1134"/>
        <w:gridCol w:w="1276"/>
        <w:gridCol w:w="1134"/>
        <w:gridCol w:w="1134"/>
        <w:gridCol w:w="1134"/>
        <w:gridCol w:w="708"/>
        <w:gridCol w:w="1134"/>
        <w:gridCol w:w="993"/>
        <w:gridCol w:w="1134"/>
        <w:gridCol w:w="1417"/>
        <w:gridCol w:w="850"/>
      </w:tblGrid>
      <w:tr w:rsidR="00C27F0C" w:rsidRPr="00074FB6">
        <w:trPr>
          <w:trHeight w:val="318"/>
        </w:trPr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27F0C" w:rsidRPr="00074FB6" w:rsidRDefault="00C27F0C" w:rsidP="00074F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4FB6">
              <w:rPr>
                <w:rFonts w:ascii="Times New Roman" w:hAnsi="Times New Roman" w:cs="Times New Roman"/>
                <w:sz w:val="24"/>
                <w:szCs w:val="24"/>
              </w:rPr>
              <w:t>Уникаль-ный номер реестровой записи</w:t>
            </w:r>
          </w:p>
        </w:tc>
        <w:tc>
          <w:tcPr>
            <w:tcW w:w="340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27F0C" w:rsidRPr="00074FB6" w:rsidRDefault="00C27F0C" w:rsidP="00074F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4F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Показатель, характеризующий содержание муниципальной работы</w:t>
            </w:r>
          </w:p>
        </w:tc>
        <w:tc>
          <w:tcPr>
            <w:tcW w:w="24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27F0C" w:rsidRPr="00074FB6" w:rsidRDefault="00C27F0C" w:rsidP="00074F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4F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Показатель, характеризующий условия (формы) выполнения муниципальной работы</w:t>
            </w:r>
          </w:p>
        </w:tc>
        <w:tc>
          <w:tcPr>
            <w:tcW w:w="85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F0C" w:rsidRPr="00074FB6" w:rsidRDefault="00C27F0C" w:rsidP="00074F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4F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Показатель качества муниципальной работы</w:t>
            </w:r>
          </w:p>
        </w:tc>
      </w:tr>
      <w:tr w:rsidR="00C27F0C" w:rsidRPr="00074FB6">
        <w:trPr>
          <w:trHeight w:val="20"/>
        </w:trPr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7F0C" w:rsidRPr="00074FB6" w:rsidRDefault="00C27F0C" w:rsidP="00074F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27F0C" w:rsidRPr="00074FB6" w:rsidRDefault="00C27F0C" w:rsidP="00074F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27F0C" w:rsidRPr="00074FB6" w:rsidRDefault="00C27F0C" w:rsidP="00074F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27F0C" w:rsidRPr="00074FB6" w:rsidRDefault="00C27F0C" w:rsidP="00074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74F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наименова-ние</w:t>
            </w:r>
          </w:p>
          <w:p w:rsidR="00C27F0C" w:rsidRPr="00074FB6" w:rsidRDefault="00C27F0C" w:rsidP="00074F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74F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показателя</w:t>
            </w:r>
          </w:p>
        </w:tc>
        <w:tc>
          <w:tcPr>
            <w:tcW w:w="184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27F0C" w:rsidRPr="00074FB6" w:rsidRDefault="00C27F0C" w:rsidP="00074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74F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единица </w:t>
            </w:r>
          </w:p>
          <w:p w:rsidR="00C27F0C" w:rsidRPr="00074FB6" w:rsidRDefault="00C27F0C" w:rsidP="00074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74F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измерения по ОКЕИ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27F0C" w:rsidRPr="00074FB6" w:rsidRDefault="00C27F0C" w:rsidP="00074F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27F0C" w:rsidRPr="00074FB6" w:rsidRDefault="00C27F0C" w:rsidP="00074F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27F0C" w:rsidRPr="00074FB6" w:rsidRDefault="00C27F0C" w:rsidP="00074F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27F0C" w:rsidRPr="00074FB6" w:rsidRDefault="00C27F0C" w:rsidP="00074F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27F0C" w:rsidRPr="00074FB6" w:rsidRDefault="00C27F0C" w:rsidP="00074F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27F0C" w:rsidRPr="00074FB6">
        <w:trPr>
          <w:trHeight w:val="276"/>
        </w:trPr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7F0C" w:rsidRPr="00074FB6" w:rsidRDefault="00C27F0C" w:rsidP="00074F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27F0C" w:rsidRPr="00074FB6" w:rsidRDefault="00C27F0C" w:rsidP="00074F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27F0C" w:rsidRPr="00074FB6" w:rsidRDefault="00C27F0C" w:rsidP="00074F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7F0C" w:rsidRPr="00074FB6" w:rsidRDefault="00C27F0C" w:rsidP="00074F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84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F0C" w:rsidRPr="00074FB6" w:rsidRDefault="00C27F0C" w:rsidP="00074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7F0C" w:rsidRPr="00074FB6" w:rsidRDefault="00C27F0C" w:rsidP="00074F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4FB6">
              <w:rPr>
                <w:rFonts w:ascii="Times New Roman" w:hAnsi="Times New Roman" w:cs="Times New Roman"/>
                <w:sz w:val="20"/>
                <w:szCs w:val="20"/>
              </w:rPr>
              <w:t>утверждено в муници - пальном задании  на год</w:t>
            </w:r>
          </w:p>
        </w:tc>
        <w:tc>
          <w:tcPr>
            <w:tcW w:w="99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7F0C" w:rsidRPr="00074FB6" w:rsidRDefault="00C27F0C" w:rsidP="00074F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4FB6">
              <w:rPr>
                <w:rFonts w:ascii="Times New Roman" w:hAnsi="Times New Roman" w:cs="Times New Roman"/>
                <w:sz w:val="20"/>
                <w:szCs w:val="20"/>
              </w:rPr>
              <w:t>исполнено на отчетную дату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7F0C" w:rsidRPr="00074FB6" w:rsidRDefault="00C27F0C" w:rsidP="00074F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74FB6">
              <w:rPr>
                <w:rFonts w:ascii="Times New Roman" w:hAnsi="Times New Roman" w:cs="Times New Roman"/>
                <w:sz w:val="20"/>
                <w:szCs w:val="20"/>
              </w:rPr>
              <w:t>допустимое (возможное) отклонение</w:t>
            </w:r>
          </w:p>
        </w:tc>
        <w:tc>
          <w:tcPr>
            <w:tcW w:w="141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7F0C" w:rsidRPr="00074FB6" w:rsidRDefault="00C27F0C" w:rsidP="00074F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4FB6">
              <w:rPr>
                <w:rFonts w:ascii="Times New Roman" w:hAnsi="Times New Roman" w:cs="Times New Roman"/>
                <w:sz w:val="20"/>
                <w:szCs w:val="20"/>
              </w:rPr>
              <w:t>отклонение превышающее, допустимое (возможное) значение</w:t>
            </w:r>
          </w:p>
        </w:tc>
        <w:tc>
          <w:tcPr>
            <w:tcW w:w="85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7F0C" w:rsidRPr="00074FB6" w:rsidRDefault="00C27F0C" w:rsidP="00074F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4FB6">
              <w:rPr>
                <w:rFonts w:ascii="Times New Roman" w:hAnsi="Times New Roman" w:cs="Times New Roman"/>
                <w:sz w:val="20"/>
                <w:szCs w:val="20"/>
              </w:rPr>
              <w:t>причина отклонения</w:t>
            </w:r>
          </w:p>
        </w:tc>
      </w:tr>
      <w:tr w:rsidR="00C27F0C" w:rsidRPr="00074FB6">
        <w:tc>
          <w:tcPr>
            <w:tcW w:w="11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F0C" w:rsidRPr="00074FB6" w:rsidRDefault="00C27F0C" w:rsidP="00074F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F0C" w:rsidRPr="00A0185F" w:rsidRDefault="00C27F0C" w:rsidP="007F6989">
            <w:pPr>
              <w:autoSpaceDE w:val="0"/>
              <w:autoSpaceDN w:val="0"/>
              <w:adjustRightInd w:val="0"/>
              <w:spacing w:after="0" w:line="240" w:lineRule="auto"/>
              <w:ind w:left="-62" w:right="-62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185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Уровни проведения соревнований</w:t>
            </w:r>
          </w:p>
          <w:p w:rsidR="00C27F0C" w:rsidRPr="00074FB6" w:rsidRDefault="00C27F0C" w:rsidP="00074F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2" w:right="-6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F0C" w:rsidRPr="00074FB6" w:rsidRDefault="00C27F0C" w:rsidP="00074FB6">
            <w:pPr>
              <w:autoSpaceDE w:val="0"/>
              <w:autoSpaceDN w:val="0"/>
              <w:adjustRightInd w:val="0"/>
              <w:spacing w:after="0" w:line="240" w:lineRule="auto"/>
              <w:ind w:left="-62" w:right="-62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74F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____________</w:t>
            </w:r>
          </w:p>
          <w:p w:rsidR="00C27F0C" w:rsidRPr="00074FB6" w:rsidRDefault="00C27F0C" w:rsidP="00074FB6">
            <w:pPr>
              <w:autoSpaceDE w:val="0"/>
              <w:autoSpaceDN w:val="0"/>
              <w:adjustRightInd w:val="0"/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74F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(наименова-</w:t>
            </w:r>
          </w:p>
          <w:p w:rsidR="00C27F0C" w:rsidRPr="00074FB6" w:rsidRDefault="00C27F0C" w:rsidP="00074FB6">
            <w:pPr>
              <w:autoSpaceDE w:val="0"/>
              <w:autoSpaceDN w:val="0"/>
              <w:adjustRightInd w:val="0"/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74F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ние</w:t>
            </w:r>
          </w:p>
          <w:p w:rsidR="00C27F0C" w:rsidRPr="00074FB6" w:rsidRDefault="00C27F0C" w:rsidP="00074F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2" w:right="-6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4F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показателя)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27F0C" w:rsidRPr="00074FB6" w:rsidRDefault="00C27F0C" w:rsidP="00074FB6">
            <w:pPr>
              <w:autoSpaceDE w:val="0"/>
              <w:autoSpaceDN w:val="0"/>
              <w:adjustRightInd w:val="0"/>
              <w:spacing w:after="0" w:line="240" w:lineRule="auto"/>
              <w:ind w:left="-62" w:right="-62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74F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___________</w:t>
            </w:r>
          </w:p>
          <w:p w:rsidR="00C27F0C" w:rsidRPr="00074FB6" w:rsidRDefault="00C27F0C" w:rsidP="00074FB6">
            <w:pPr>
              <w:autoSpaceDE w:val="0"/>
              <w:autoSpaceDN w:val="0"/>
              <w:adjustRightInd w:val="0"/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74F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(наименова-</w:t>
            </w:r>
          </w:p>
          <w:p w:rsidR="00C27F0C" w:rsidRPr="00074FB6" w:rsidRDefault="00C27F0C" w:rsidP="00074FB6">
            <w:pPr>
              <w:autoSpaceDE w:val="0"/>
              <w:autoSpaceDN w:val="0"/>
              <w:adjustRightInd w:val="0"/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74F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ние</w:t>
            </w:r>
          </w:p>
          <w:p w:rsidR="00C27F0C" w:rsidRPr="00074FB6" w:rsidRDefault="00C27F0C" w:rsidP="00074F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2" w:right="-6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4F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показателя)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27F0C" w:rsidRPr="00074FB6" w:rsidRDefault="00C27F0C" w:rsidP="00074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74F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__________</w:t>
            </w:r>
          </w:p>
          <w:p w:rsidR="00C27F0C" w:rsidRPr="00074FB6" w:rsidRDefault="00C27F0C" w:rsidP="00074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74F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(наименова-</w:t>
            </w:r>
          </w:p>
          <w:p w:rsidR="00C27F0C" w:rsidRPr="00074FB6" w:rsidRDefault="00C27F0C" w:rsidP="00074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74F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ние</w:t>
            </w:r>
          </w:p>
          <w:p w:rsidR="00C27F0C" w:rsidRPr="00074FB6" w:rsidRDefault="00C27F0C" w:rsidP="00074F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4F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показателя)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F0C" w:rsidRPr="00074FB6" w:rsidRDefault="00C27F0C" w:rsidP="00074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74F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___________</w:t>
            </w:r>
          </w:p>
          <w:p w:rsidR="00C27F0C" w:rsidRPr="00074FB6" w:rsidRDefault="00C27F0C" w:rsidP="00074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74F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(наименова-ние</w:t>
            </w:r>
          </w:p>
          <w:p w:rsidR="00C27F0C" w:rsidRPr="00074FB6" w:rsidRDefault="00C27F0C" w:rsidP="00074F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4F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показателя)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F0C" w:rsidRPr="00074FB6" w:rsidRDefault="00C27F0C" w:rsidP="00074F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F0C" w:rsidRPr="00074FB6" w:rsidRDefault="00C27F0C" w:rsidP="00074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74F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наименова-ние</w:t>
            </w:r>
          </w:p>
          <w:p w:rsidR="00C27F0C" w:rsidRPr="00074FB6" w:rsidRDefault="00C27F0C" w:rsidP="00074F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F0C" w:rsidRPr="00074FB6" w:rsidRDefault="00C27F0C" w:rsidP="00074F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4FB6">
              <w:rPr>
                <w:rFonts w:ascii="Times New Roman" w:hAnsi="Times New Roman" w:cs="Times New Roman"/>
                <w:sz w:val="20"/>
                <w:szCs w:val="20"/>
              </w:rPr>
              <w:t>код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F0C" w:rsidRPr="00074FB6" w:rsidRDefault="00C27F0C" w:rsidP="00074F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F0C" w:rsidRPr="00074FB6" w:rsidRDefault="00C27F0C" w:rsidP="00074F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F0C" w:rsidRPr="00074FB6" w:rsidRDefault="00C27F0C" w:rsidP="00074F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F0C" w:rsidRPr="00074FB6" w:rsidRDefault="00C27F0C" w:rsidP="00074F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F0C" w:rsidRPr="00074FB6" w:rsidRDefault="00C27F0C" w:rsidP="00074F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7F0C" w:rsidRPr="00074FB6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F0C" w:rsidRPr="00074FB6" w:rsidRDefault="00C27F0C" w:rsidP="00074F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4F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F0C" w:rsidRPr="00074FB6" w:rsidRDefault="00C27F0C" w:rsidP="00074F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4FB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F0C" w:rsidRPr="00074FB6" w:rsidRDefault="00C27F0C" w:rsidP="00074F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4FB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27F0C" w:rsidRPr="00074FB6" w:rsidRDefault="00C27F0C" w:rsidP="00074F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4FB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27F0C" w:rsidRPr="00074FB6" w:rsidRDefault="00C27F0C" w:rsidP="00074F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4FB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F0C" w:rsidRPr="00074FB6" w:rsidRDefault="00C27F0C" w:rsidP="00074F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4FB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F0C" w:rsidRPr="00074FB6" w:rsidRDefault="00C27F0C" w:rsidP="00074F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4FB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F0C" w:rsidRPr="00074FB6" w:rsidRDefault="00C27F0C" w:rsidP="00074F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4FB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F0C" w:rsidRPr="00074FB6" w:rsidRDefault="00C27F0C" w:rsidP="00074F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4FB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F0C" w:rsidRPr="00074FB6" w:rsidRDefault="00C27F0C" w:rsidP="00074F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4FB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F0C" w:rsidRPr="00074FB6" w:rsidRDefault="00C27F0C" w:rsidP="00074F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4FB6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F0C" w:rsidRPr="00074FB6" w:rsidRDefault="00C27F0C" w:rsidP="00074F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4FB6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F0C" w:rsidRPr="00074FB6" w:rsidRDefault="00C27F0C" w:rsidP="00074F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4FB6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F0C" w:rsidRPr="00074FB6" w:rsidRDefault="00C27F0C" w:rsidP="00074F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4FB6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C27F0C" w:rsidRPr="00074FB6">
        <w:trPr>
          <w:trHeight w:val="192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F0C" w:rsidRPr="00A0185F" w:rsidRDefault="00C27F0C" w:rsidP="00074F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0185F">
              <w:rPr>
                <w:rFonts w:ascii="Times New Roman" w:hAnsi="Times New Roman" w:cs="Times New Roman"/>
                <w:sz w:val="20"/>
                <w:szCs w:val="20"/>
              </w:rPr>
              <w:t>748850000131033440330019100600000000008108102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F0C" w:rsidRPr="00A0185F" w:rsidRDefault="00C27F0C" w:rsidP="00074F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0185F">
              <w:rPr>
                <w:rFonts w:ascii="Times New Roman" w:hAnsi="Times New Roman" w:cs="Times New Roman"/>
                <w:sz w:val="20"/>
                <w:szCs w:val="20"/>
              </w:rPr>
              <w:t>Муниципальные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F0C" w:rsidRPr="00074FB6" w:rsidRDefault="00C27F0C" w:rsidP="00074F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27F0C" w:rsidRPr="00074FB6" w:rsidRDefault="00C27F0C" w:rsidP="00074F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27F0C" w:rsidRPr="00074FB6" w:rsidRDefault="00C27F0C" w:rsidP="00074F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F0C" w:rsidRPr="00074FB6" w:rsidRDefault="00C27F0C" w:rsidP="00074F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F0C" w:rsidRPr="00074FB6" w:rsidRDefault="00C27F0C" w:rsidP="00074F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F0C" w:rsidRPr="00074FB6" w:rsidRDefault="00C27F0C" w:rsidP="00074F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F0C" w:rsidRPr="00074FB6" w:rsidRDefault="00C27F0C" w:rsidP="00074F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F0C" w:rsidRPr="00074FB6" w:rsidRDefault="00C27F0C" w:rsidP="00074F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F0C" w:rsidRPr="00074FB6" w:rsidRDefault="00C27F0C" w:rsidP="00074F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F0C" w:rsidRPr="00074FB6" w:rsidRDefault="00C27F0C" w:rsidP="00074F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F0C" w:rsidRPr="00074FB6" w:rsidRDefault="00C27F0C" w:rsidP="00074F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F0C" w:rsidRPr="00074FB6" w:rsidRDefault="00C27F0C" w:rsidP="00074F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C27F0C" w:rsidRPr="00074FB6">
        <w:trPr>
          <w:trHeight w:val="142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F0C" w:rsidRPr="00A0185F" w:rsidRDefault="00C27F0C" w:rsidP="00074F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0185F">
              <w:rPr>
                <w:rFonts w:ascii="Times New Roman" w:hAnsi="Times New Roman" w:cs="Times New Roman"/>
                <w:sz w:val="20"/>
                <w:szCs w:val="20"/>
              </w:rPr>
              <w:t>748850000131033440330019100300000000001108101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F0C" w:rsidRPr="00A0185F" w:rsidRDefault="00C27F0C" w:rsidP="00074F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0185F">
              <w:rPr>
                <w:rFonts w:ascii="Times New Roman" w:hAnsi="Times New Roman" w:cs="Times New Roman"/>
                <w:sz w:val="20"/>
                <w:szCs w:val="20"/>
              </w:rPr>
              <w:t>Межрегиональные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F0C" w:rsidRPr="00074FB6" w:rsidRDefault="00C27F0C" w:rsidP="00597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27F0C" w:rsidRPr="00074FB6" w:rsidRDefault="00C27F0C" w:rsidP="00597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27F0C" w:rsidRPr="00074FB6" w:rsidRDefault="00C27F0C" w:rsidP="00597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F0C" w:rsidRPr="00074FB6" w:rsidRDefault="00C27F0C" w:rsidP="00597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F0C" w:rsidRPr="00074FB6" w:rsidRDefault="00C27F0C" w:rsidP="00597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F0C" w:rsidRPr="00074FB6" w:rsidRDefault="00C27F0C" w:rsidP="00597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F0C" w:rsidRPr="00074FB6" w:rsidRDefault="00C27F0C" w:rsidP="00597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F0C" w:rsidRPr="00074FB6" w:rsidRDefault="00C27F0C" w:rsidP="00597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F0C" w:rsidRPr="00074FB6" w:rsidRDefault="00C27F0C" w:rsidP="00597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F0C" w:rsidRPr="00074FB6" w:rsidRDefault="00C27F0C" w:rsidP="00597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F0C" w:rsidRPr="00074FB6" w:rsidRDefault="00C27F0C" w:rsidP="00597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F0C" w:rsidRPr="00074FB6" w:rsidRDefault="00C27F0C" w:rsidP="00597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C27F0C" w:rsidRPr="00074FB6">
        <w:trPr>
          <w:trHeight w:val="142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F0C" w:rsidRPr="00A0185F" w:rsidRDefault="00C27F0C" w:rsidP="00074F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0185F">
              <w:rPr>
                <w:rFonts w:ascii="Times New Roman" w:hAnsi="Times New Roman" w:cs="Times New Roman"/>
                <w:sz w:val="20"/>
                <w:szCs w:val="20"/>
              </w:rPr>
              <w:t>748850000131033440330019100400000000000108102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F0C" w:rsidRPr="00A0185F" w:rsidRDefault="00C27F0C" w:rsidP="00074F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0185F">
              <w:rPr>
                <w:rFonts w:ascii="Times New Roman" w:hAnsi="Times New Roman" w:cs="Times New Roman"/>
                <w:sz w:val="20"/>
                <w:szCs w:val="20"/>
              </w:rPr>
              <w:t>Региональные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F0C" w:rsidRPr="00074FB6" w:rsidRDefault="00C27F0C" w:rsidP="00597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27F0C" w:rsidRPr="00074FB6" w:rsidRDefault="00C27F0C" w:rsidP="00597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27F0C" w:rsidRPr="00074FB6" w:rsidRDefault="00C27F0C" w:rsidP="00597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F0C" w:rsidRPr="00074FB6" w:rsidRDefault="00C27F0C" w:rsidP="00597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F0C" w:rsidRPr="00074FB6" w:rsidRDefault="00C27F0C" w:rsidP="00597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F0C" w:rsidRPr="00074FB6" w:rsidRDefault="00C27F0C" w:rsidP="00597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F0C" w:rsidRPr="00074FB6" w:rsidRDefault="00C27F0C" w:rsidP="00597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F0C" w:rsidRPr="00074FB6" w:rsidRDefault="00C27F0C" w:rsidP="00597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F0C" w:rsidRPr="00074FB6" w:rsidRDefault="00C27F0C" w:rsidP="00597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F0C" w:rsidRPr="00074FB6" w:rsidRDefault="00C27F0C" w:rsidP="00597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F0C" w:rsidRPr="00074FB6" w:rsidRDefault="00C27F0C" w:rsidP="00597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F0C" w:rsidRPr="00074FB6" w:rsidRDefault="00C27F0C" w:rsidP="00597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C27F0C" w:rsidRPr="00074FB6">
        <w:trPr>
          <w:trHeight w:val="142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F0C" w:rsidRPr="00A0185F" w:rsidRDefault="00C27F0C" w:rsidP="00074F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0185F">
              <w:rPr>
                <w:rFonts w:ascii="Times New Roman" w:hAnsi="Times New Roman" w:cs="Times New Roman"/>
                <w:sz w:val="20"/>
                <w:szCs w:val="20"/>
              </w:rPr>
              <w:t>748850000131033440330019100500000000009108103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F0C" w:rsidRPr="00A0185F" w:rsidRDefault="00C27F0C" w:rsidP="00074F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0185F">
              <w:rPr>
                <w:rFonts w:ascii="Times New Roman" w:hAnsi="Times New Roman" w:cs="Times New Roman"/>
                <w:sz w:val="20"/>
                <w:szCs w:val="20"/>
              </w:rPr>
              <w:t>Межмуниципальные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F0C" w:rsidRPr="00074FB6" w:rsidRDefault="00C27F0C" w:rsidP="00597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27F0C" w:rsidRPr="00074FB6" w:rsidRDefault="00C27F0C" w:rsidP="00597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27F0C" w:rsidRPr="00074FB6" w:rsidRDefault="00C27F0C" w:rsidP="00597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F0C" w:rsidRPr="00074FB6" w:rsidRDefault="00C27F0C" w:rsidP="00597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F0C" w:rsidRPr="00074FB6" w:rsidRDefault="00C27F0C" w:rsidP="00597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F0C" w:rsidRPr="00074FB6" w:rsidRDefault="00C27F0C" w:rsidP="00597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F0C" w:rsidRPr="00074FB6" w:rsidRDefault="00C27F0C" w:rsidP="00597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F0C" w:rsidRPr="00074FB6" w:rsidRDefault="00C27F0C" w:rsidP="00597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F0C" w:rsidRPr="00074FB6" w:rsidRDefault="00C27F0C" w:rsidP="00597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F0C" w:rsidRPr="00074FB6" w:rsidRDefault="00C27F0C" w:rsidP="00597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F0C" w:rsidRPr="00074FB6" w:rsidRDefault="00C27F0C" w:rsidP="00597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F0C" w:rsidRPr="00074FB6" w:rsidRDefault="00C27F0C" w:rsidP="00597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C27F0C" w:rsidRPr="00A0185F" w:rsidRDefault="00C27F0C" w:rsidP="00955F4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27F0C" w:rsidRDefault="00C27F0C" w:rsidP="00955F4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3.2.</w:t>
      </w:r>
      <w:r>
        <w:rPr>
          <w:rFonts w:ascii="Times New Roman" w:hAnsi="Times New Roman" w:cs="Times New Roman"/>
          <w:sz w:val="28"/>
          <w:szCs w:val="28"/>
        </w:rPr>
        <w:tab/>
      </w:r>
      <w:r w:rsidRPr="009C4A22">
        <w:rPr>
          <w:rFonts w:ascii="Times New Roman" w:hAnsi="Times New Roman" w:cs="Times New Roman"/>
          <w:sz w:val="28"/>
          <w:szCs w:val="28"/>
        </w:rPr>
        <w:t>Сведения о фактическом достижении показателей, характеризующих объем муниципальной работы:</w:t>
      </w:r>
    </w:p>
    <w:p w:rsidR="00C27F0C" w:rsidRDefault="00C27F0C" w:rsidP="00955F4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5309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134"/>
        <w:gridCol w:w="1134"/>
        <w:gridCol w:w="1134"/>
        <w:gridCol w:w="1134"/>
        <w:gridCol w:w="1134"/>
        <w:gridCol w:w="1134"/>
        <w:gridCol w:w="1134"/>
        <w:gridCol w:w="851"/>
        <w:gridCol w:w="850"/>
        <w:gridCol w:w="1134"/>
        <w:gridCol w:w="992"/>
        <w:gridCol w:w="1134"/>
        <w:gridCol w:w="1276"/>
        <w:gridCol w:w="1134"/>
      </w:tblGrid>
      <w:tr w:rsidR="00C27F0C" w:rsidRPr="00074FB6">
        <w:trPr>
          <w:trHeight w:val="505"/>
        </w:trPr>
        <w:tc>
          <w:tcPr>
            <w:tcW w:w="1134" w:type="dxa"/>
            <w:vMerge w:val="restart"/>
            <w:vAlign w:val="center"/>
          </w:tcPr>
          <w:p w:rsidR="00C27F0C" w:rsidRPr="00074FB6" w:rsidRDefault="00C27F0C" w:rsidP="00074FB6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4F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Уникаль-ный номер реестровой записи</w:t>
            </w:r>
          </w:p>
        </w:tc>
        <w:tc>
          <w:tcPr>
            <w:tcW w:w="3402" w:type="dxa"/>
            <w:gridSpan w:val="3"/>
            <w:vMerge w:val="restart"/>
            <w:vAlign w:val="center"/>
          </w:tcPr>
          <w:p w:rsidR="00C27F0C" w:rsidRPr="00074FB6" w:rsidRDefault="00C27F0C" w:rsidP="00074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4F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Показатель, характеризующий содержание муниципальной работы</w:t>
            </w:r>
          </w:p>
        </w:tc>
        <w:tc>
          <w:tcPr>
            <w:tcW w:w="2268" w:type="dxa"/>
            <w:gridSpan w:val="2"/>
            <w:vMerge w:val="restart"/>
            <w:vAlign w:val="center"/>
          </w:tcPr>
          <w:p w:rsidR="00C27F0C" w:rsidRPr="00074FB6" w:rsidRDefault="00C27F0C" w:rsidP="00074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4F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Показатель, характеризующий условия (формы) выполнения муниципальной работы</w:t>
            </w:r>
          </w:p>
        </w:tc>
        <w:tc>
          <w:tcPr>
            <w:tcW w:w="8505" w:type="dxa"/>
            <w:gridSpan w:val="8"/>
            <w:vAlign w:val="center"/>
          </w:tcPr>
          <w:p w:rsidR="00C27F0C" w:rsidRPr="00074FB6" w:rsidRDefault="00C27F0C" w:rsidP="00074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4F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Показатель объема муниципальной работы</w:t>
            </w:r>
          </w:p>
        </w:tc>
      </w:tr>
      <w:tr w:rsidR="00C27F0C" w:rsidRPr="00074FB6">
        <w:trPr>
          <w:trHeight w:val="1288"/>
        </w:trPr>
        <w:tc>
          <w:tcPr>
            <w:tcW w:w="1134" w:type="dxa"/>
            <w:vMerge/>
            <w:vAlign w:val="center"/>
          </w:tcPr>
          <w:p w:rsidR="00C27F0C" w:rsidRPr="00074FB6" w:rsidRDefault="00C27F0C" w:rsidP="00074FB6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gridSpan w:val="3"/>
            <w:vMerge/>
            <w:vAlign w:val="center"/>
          </w:tcPr>
          <w:p w:rsidR="00C27F0C" w:rsidRPr="00074FB6" w:rsidRDefault="00C27F0C" w:rsidP="00074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Merge/>
            <w:vAlign w:val="center"/>
          </w:tcPr>
          <w:p w:rsidR="00C27F0C" w:rsidRPr="00074FB6" w:rsidRDefault="00C27F0C" w:rsidP="00074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C27F0C" w:rsidRPr="00074FB6" w:rsidRDefault="00C27F0C" w:rsidP="00074FB6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74F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наимено-вание</w:t>
            </w:r>
          </w:p>
          <w:p w:rsidR="00C27F0C" w:rsidRPr="00074FB6" w:rsidRDefault="00C27F0C" w:rsidP="00074FB6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4F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показателя</w:t>
            </w:r>
          </w:p>
        </w:tc>
        <w:tc>
          <w:tcPr>
            <w:tcW w:w="1701" w:type="dxa"/>
            <w:gridSpan w:val="2"/>
            <w:vMerge w:val="restart"/>
            <w:vAlign w:val="center"/>
          </w:tcPr>
          <w:p w:rsidR="00C27F0C" w:rsidRPr="00074FB6" w:rsidRDefault="00C27F0C" w:rsidP="00074FB6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4F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единица измерения по ОКЕИ</w:t>
            </w:r>
          </w:p>
        </w:tc>
        <w:tc>
          <w:tcPr>
            <w:tcW w:w="1134" w:type="dxa"/>
            <w:vMerge w:val="restart"/>
            <w:vAlign w:val="center"/>
          </w:tcPr>
          <w:p w:rsidR="00C27F0C" w:rsidRPr="00074FB6" w:rsidRDefault="00C27F0C" w:rsidP="00074FB6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74F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утверждено в муници - пальном задании на год</w:t>
            </w:r>
          </w:p>
        </w:tc>
        <w:tc>
          <w:tcPr>
            <w:tcW w:w="992" w:type="dxa"/>
            <w:vMerge w:val="restart"/>
            <w:vAlign w:val="center"/>
          </w:tcPr>
          <w:p w:rsidR="00C27F0C" w:rsidRPr="00074FB6" w:rsidRDefault="00C27F0C" w:rsidP="00074FB6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74F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исполнено на отчет-ную дату</w:t>
            </w:r>
          </w:p>
        </w:tc>
        <w:tc>
          <w:tcPr>
            <w:tcW w:w="1134" w:type="dxa"/>
            <w:vMerge w:val="restart"/>
            <w:vAlign w:val="center"/>
          </w:tcPr>
          <w:p w:rsidR="00C27F0C" w:rsidRPr="00074FB6" w:rsidRDefault="00C27F0C" w:rsidP="00074FB6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74F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допустимое (возможное) отклонение</w:t>
            </w:r>
          </w:p>
        </w:tc>
        <w:tc>
          <w:tcPr>
            <w:tcW w:w="1276" w:type="dxa"/>
            <w:vMerge w:val="restart"/>
            <w:vAlign w:val="center"/>
          </w:tcPr>
          <w:p w:rsidR="00C27F0C" w:rsidRPr="00074FB6" w:rsidRDefault="00C27F0C" w:rsidP="00074FB6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74F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отклонение, превы-шающее допустимое (возможное) значение</w:t>
            </w:r>
          </w:p>
        </w:tc>
        <w:tc>
          <w:tcPr>
            <w:tcW w:w="1134" w:type="dxa"/>
            <w:vMerge w:val="restart"/>
            <w:vAlign w:val="center"/>
          </w:tcPr>
          <w:p w:rsidR="00C27F0C" w:rsidRPr="00074FB6" w:rsidRDefault="00C27F0C" w:rsidP="00074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74F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причина отклонения</w:t>
            </w:r>
          </w:p>
        </w:tc>
      </w:tr>
      <w:tr w:rsidR="00C27F0C" w:rsidRPr="00074FB6">
        <w:trPr>
          <w:trHeight w:val="322"/>
        </w:trPr>
        <w:tc>
          <w:tcPr>
            <w:tcW w:w="1134" w:type="dxa"/>
            <w:vMerge/>
            <w:vAlign w:val="center"/>
          </w:tcPr>
          <w:p w:rsidR="00C27F0C" w:rsidRPr="00074FB6" w:rsidRDefault="00C27F0C" w:rsidP="00074F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C27F0C" w:rsidRPr="00A0185F" w:rsidRDefault="00C27F0C" w:rsidP="007F6989">
            <w:pPr>
              <w:autoSpaceDE w:val="0"/>
              <w:autoSpaceDN w:val="0"/>
              <w:adjustRightInd w:val="0"/>
              <w:spacing w:after="0" w:line="240" w:lineRule="auto"/>
              <w:ind w:left="-62" w:right="-62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185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Уровни проведения соревнований</w:t>
            </w:r>
          </w:p>
          <w:p w:rsidR="00C27F0C" w:rsidRPr="00074FB6" w:rsidRDefault="00C27F0C" w:rsidP="007F6989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C27F0C" w:rsidRPr="00074FB6" w:rsidRDefault="00C27F0C" w:rsidP="00074FB6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74F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_________</w:t>
            </w:r>
          </w:p>
          <w:p w:rsidR="00C27F0C" w:rsidRPr="00074FB6" w:rsidRDefault="00C27F0C" w:rsidP="00074FB6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74F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(наимено-вание</w:t>
            </w:r>
          </w:p>
          <w:p w:rsidR="00C27F0C" w:rsidRPr="00074FB6" w:rsidRDefault="00C27F0C" w:rsidP="00074FB6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74F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показателя)</w:t>
            </w:r>
          </w:p>
        </w:tc>
        <w:tc>
          <w:tcPr>
            <w:tcW w:w="1134" w:type="dxa"/>
            <w:vMerge w:val="restart"/>
            <w:vAlign w:val="center"/>
          </w:tcPr>
          <w:p w:rsidR="00C27F0C" w:rsidRPr="00074FB6" w:rsidRDefault="00C27F0C" w:rsidP="00074FB6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74F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_________</w:t>
            </w:r>
          </w:p>
          <w:p w:rsidR="00C27F0C" w:rsidRPr="00074FB6" w:rsidRDefault="00C27F0C" w:rsidP="00074FB6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74F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(наимено-вание</w:t>
            </w:r>
          </w:p>
          <w:p w:rsidR="00C27F0C" w:rsidRPr="00074FB6" w:rsidRDefault="00C27F0C" w:rsidP="00074FB6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74F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показателя)</w:t>
            </w:r>
          </w:p>
        </w:tc>
        <w:tc>
          <w:tcPr>
            <w:tcW w:w="1134" w:type="dxa"/>
            <w:vMerge w:val="restart"/>
            <w:vAlign w:val="center"/>
          </w:tcPr>
          <w:p w:rsidR="00C27F0C" w:rsidRPr="00074FB6" w:rsidRDefault="00C27F0C" w:rsidP="00074FB6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74F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_________</w:t>
            </w:r>
          </w:p>
          <w:p w:rsidR="00C27F0C" w:rsidRPr="00074FB6" w:rsidRDefault="00C27F0C" w:rsidP="00074FB6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74F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(наимено-вание</w:t>
            </w:r>
          </w:p>
          <w:p w:rsidR="00C27F0C" w:rsidRPr="00074FB6" w:rsidRDefault="00C27F0C" w:rsidP="00074FB6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74F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показателя)</w:t>
            </w:r>
          </w:p>
        </w:tc>
        <w:tc>
          <w:tcPr>
            <w:tcW w:w="1134" w:type="dxa"/>
            <w:vMerge w:val="restart"/>
            <w:vAlign w:val="center"/>
          </w:tcPr>
          <w:p w:rsidR="00C27F0C" w:rsidRPr="00074FB6" w:rsidRDefault="00C27F0C" w:rsidP="00074FB6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74F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__________</w:t>
            </w:r>
          </w:p>
          <w:p w:rsidR="00C27F0C" w:rsidRPr="00074FB6" w:rsidRDefault="00C27F0C" w:rsidP="00074FB6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74F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(наимено-вание</w:t>
            </w:r>
          </w:p>
          <w:p w:rsidR="00C27F0C" w:rsidRPr="00074FB6" w:rsidRDefault="00C27F0C" w:rsidP="00074FB6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74F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показателя)</w:t>
            </w:r>
          </w:p>
        </w:tc>
        <w:tc>
          <w:tcPr>
            <w:tcW w:w="1134" w:type="dxa"/>
            <w:vMerge/>
            <w:vAlign w:val="center"/>
          </w:tcPr>
          <w:p w:rsidR="00C27F0C" w:rsidRPr="00074FB6" w:rsidRDefault="00C27F0C" w:rsidP="00074FB6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Merge/>
            <w:vAlign w:val="center"/>
          </w:tcPr>
          <w:p w:rsidR="00C27F0C" w:rsidRPr="00074FB6" w:rsidRDefault="00C27F0C" w:rsidP="00074FB6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C27F0C" w:rsidRPr="00074FB6" w:rsidRDefault="00C27F0C" w:rsidP="00074FB6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:rsidR="00C27F0C" w:rsidRPr="00074FB6" w:rsidRDefault="00C27F0C" w:rsidP="00074FB6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C27F0C" w:rsidRPr="00074FB6" w:rsidRDefault="00C27F0C" w:rsidP="00074FB6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</w:tcPr>
          <w:p w:rsidR="00C27F0C" w:rsidRPr="00074FB6" w:rsidRDefault="00C27F0C" w:rsidP="00074FB6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C27F0C" w:rsidRPr="00074FB6" w:rsidRDefault="00C27F0C" w:rsidP="00074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C27F0C" w:rsidRPr="00074FB6">
        <w:trPr>
          <w:trHeight w:val="786"/>
        </w:trPr>
        <w:tc>
          <w:tcPr>
            <w:tcW w:w="1134" w:type="dxa"/>
            <w:vMerge/>
            <w:vAlign w:val="center"/>
          </w:tcPr>
          <w:p w:rsidR="00C27F0C" w:rsidRPr="00074FB6" w:rsidRDefault="00C27F0C" w:rsidP="00074F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vMerge/>
            <w:vAlign w:val="center"/>
          </w:tcPr>
          <w:p w:rsidR="00C27F0C" w:rsidRPr="00074FB6" w:rsidRDefault="00C27F0C" w:rsidP="00074FB6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vMerge/>
            <w:vAlign w:val="center"/>
          </w:tcPr>
          <w:p w:rsidR="00C27F0C" w:rsidRPr="00074FB6" w:rsidRDefault="00C27F0C" w:rsidP="00074FB6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vMerge/>
            <w:vAlign w:val="center"/>
          </w:tcPr>
          <w:p w:rsidR="00C27F0C" w:rsidRPr="00074FB6" w:rsidRDefault="00C27F0C" w:rsidP="00074FB6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vMerge/>
            <w:vAlign w:val="center"/>
          </w:tcPr>
          <w:p w:rsidR="00C27F0C" w:rsidRPr="00074FB6" w:rsidRDefault="00C27F0C" w:rsidP="00074FB6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vMerge/>
            <w:vAlign w:val="center"/>
          </w:tcPr>
          <w:p w:rsidR="00C27F0C" w:rsidRPr="00074FB6" w:rsidRDefault="00C27F0C" w:rsidP="00074FB6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vMerge/>
            <w:vAlign w:val="center"/>
          </w:tcPr>
          <w:p w:rsidR="00C27F0C" w:rsidRPr="00074FB6" w:rsidRDefault="00C27F0C" w:rsidP="00074FB6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  <w:vAlign w:val="center"/>
          </w:tcPr>
          <w:p w:rsidR="00C27F0C" w:rsidRPr="00074FB6" w:rsidRDefault="00C27F0C" w:rsidP="00074FB6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74F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наимено-вание</w:t>
            </w:r>
          </w:p>
        </w:tc>
        <w:tc>
          <w:tcPr>
            <w:tcW w:w="850" w:type="dxa"/>
            <w:vAlign w:val="center"/>
          </w:tcPr>
          <w:p w:rsidR="00C27F0C" w:rsidRPr="00074FB6" w:rsidRDefault="00C27F0C" w:rsidP="00074FB6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74F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код</w:t>
            </w:r>
          </w:p>
        </w:tc>
        <w:tc>
          <w:tcPr>
            <w:tcW w:w="1134" w:type="dxa"/>
            <w:vMerge/>
            <w:vAlign w:val="center"/>
          </w:tcPr>
          <w:p w:rsidR="00C27F0C" w:rsidRPr="00074FB6" w:rsidRDefault="00C27F0C" w:rsidP="00074F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vMerge/>
            <w:vAlign w:val="center"/>
          </w:tcPr>
          <w:p w:rsidR="00C27F0C" w:rsidRPr="00074FB6" w:rsidRDefault="00C27F0C" w:rsidP="00074F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vMerge/>
            <w:vAlign w:val="center"/>
          </w:tcPr>
          <w:p w:rsidR="00C27F0C" w:rsidRPr="00074FB6" w:rsidRDefault="00C27F0C" w:rsidP="00074F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vMerge/>
            <w:vAlign w:val="center"/>
          </w:tcPr>
          <w:p w:rsidR="00C27F0C" w:rsidRPr="00074FB6" w:rsidRDefault="00C27F0C" w:rsidP="00074F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vMerge/>
            <w:vAlign w:val="center"/>
          </w:tcPr>
          <w:p w:rsidR="00C27F0C" w:rsidRPr="00074FB6" w:rsidRDefault="00C27F0C" w:rsidP="00074F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C27F0C" w:rsidRPr="00074FB6">
        <w:trPr>
          <w:trHeight w:val="295"/>
        </w:trPr>
        <w:tc>
          <w:tcPr>
            <w:tcW w:w="1134" w:type="dxa"/>
            <w:vAlign w:val="center"/>
          </w:tcPr>
          <w:p w:rsidR="00C27F0C" w:rsidRPr="00074FB6" w:rsidRDefault="00C27F0C" w:rsidP="00074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4F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vAlign w:val="center"/>
          </w:tcPr>
          <w:p w:rsidR="00C27F0C" w:rsidRPr="00074FB6" w:rsidRDefault="00C27F0C" w:rsidP="00074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4F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 w:rsidR="00C27F0C" w:rsidRPr="00074FB6" w:rsidRDefault="00C27F0C" w:rsidP="00074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4F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34" w:type="dxa"/>
            <w:vAlign w:val="center"/>
          </w:tcPr>
          <w:p w:rsidR="00C27F0C" w:rsidRPr="00074FB6" w:rsidRDefault="00C27F0C" w:rsidP="00074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4F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134" w:type="dxa"/>
            <w:vAlign w:val="center"/>
          </w:tcPr>
          <w:p w:rsidR="00C27F0C" w:rsidRPr="00074FB6" w:rsidRDefault="00C27F0C" w:rsidP="00074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4F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134" w:type="dxa"/>
            <w:vAlign w:val="center"/>
          </w:tcPr>
          <w:p w:rsidR="00C27F0C" w:rsidRPr="00074FB6" w:rsidRDefault="00C27F0C" w:rsidP="00074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4F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134" w:type="dxa"/>
            <w:vAlign w:val="center"/>
          </w:tcPr>
          <w:p w:rsidR="00C27F0C" w:rsidRPr="00074FB6" w:rsidRDefault="00C27F0C" w:rsidP="00074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4F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851" w:type="dxa"/>
            <w:vAlign w:val="center"/>
          </w:tcPr>
          <w:p w:rsidR="00C27F0C" w:rsidRPr="00074FB6" w:rsidRDefault="00C27F0C" w:rsidP="00074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4F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850" w:type="dxa"/>
            <w:vAlign w:val="center"/>
          </w:tcPr>
          <w:p w:rsidR="00C27F0C" w:rsidRPr="00074FB6" w:rsidRDefault="00C27F0C" w:rsidP="00074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4F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134" w:type="dxa"/>
            <w:vAlign w:val="center"/>
          </w:tcPr>
          <w:p w:rsidR="00C27F0C" w:rsidRPr="00074FB6" w:rsidRDefault="00C27F0C" w:rsidP="00074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4F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:rsidR="00C27F0C" w:rsidRPr="00074FB6" w:rsidRDefault="00C27F0C" w:rsidP="00074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4F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134" w:type="dxa"/>
            <w:vAlign w:val="center"/>
          </w:tcPr>
          <w:p w:rsidR="00C27F0C" w:rsidRPr="00074FB6" w:rsidRDefault="00C27F0C" w:rsidP="00074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4F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276" w:type="dxa"/>
            <w:vAlign w:val="center"/>
          </w:tcPr>
          <w:p w:rsidR="00C27F0C" w:rsidRPr="00074FB6" w:rsidRDefault="00C27F0C" w:rsidP="00074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4F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134" w:type="dxa"/>
            <w:vAlign w:val="center"/>
          </w:tcPr>
          <w:p w:rsidR="00C27F0C" w:rsidRPr="00074FB6" w:rsidRDefault="00C27F0C" w:rsidP="00074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4F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</w:tr>
      <w:tr w:rsidR="00C27F0C" w:rsidRPr="00074FB6">
        <w:trPr>
          <w:trHeight w:val="293"/>
        </w:trPr>
        <w:tc>
          <w:tcPr>
            <w:tcW w:w="1134" w:type="dxa"/>
          </w:tcPr>
          <w:p w:rsidR="00C27F0C" w:rsidRPr="00A0185F" w:rsidRDefault="00C27F0C" w:rsidP="004E41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0185F">
              <w:rPr>
                <w:rFonts w:ascii="Times New Roman" w:hAnsi="Times New Roman" w:cs="Times New Roman"/>
                <w:sz w:val="20"/>
                <w:szCs w:val="20"/>
              </w:rPr>
              <w:t>748850000131033440330019100600000000008108102</w:t>
            </w:r>
          </w:p>
        </w:tc>
        <w:tc>
          <w:tcPr>
            <w:tcW w:w="1134" w:type="dxa"/>
            <w:vAlign w:val="center"/>
          </w:tcPr>
          <w:p w:rsidR="00C27F0C" w:rsidRPr="00A0185F" w:rsidRDefault="00C27F0C" w:rsidP="001461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85F">
              <w:rPr>
                <w:rFonts w:ascii="Times New Roman" w:hAnsi="Times New Roman" w:cs="Times New Roman"/>
                <w:sz w:val="20"/>
                <w:szCs w:val="20"/>
              </w:rPr>
              <w:t>Муниципальные</w:t>
            </w:r>
          </w:p>
        </w:tc>
        <w:tc>
          <w:tcPr>
            <w:tcW w:w="1134" w:type="dxa"/>
            <w:vAlign w:val="center"/>
          </w:tcPr>
          <w:p w:rsidR="00C27F0C" w:rsidRPr="00074FB6" w:rsidRDefault="00C27F0C" w:rsidP="001461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34" w:type="dxa"/>
            <w:vAlign w:val="center"/>
          </w:tcPr>
          <w:p w:rsidR="00C27F0C" w:rsidRPr="00074FB6" w:rsidRDefault="00C27F0C" w:rsidP="001461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34" w:type="dxa"/>
            <w:vAlign w:val="center"/>
          </w:tcPr>
          <w:p w:rsidR="00C27F0C" w:rsidRPr="00074FB6" w:rsidRDefault="00C27F0C" w:rsidP="001461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34" w:type="dxa"/>
            <w:vAlign w:val="center"/>
          </w:tcPr>
          <w:p w:rsidR="00C27F0C" w:rsidRPr="00074FB6" w:rsidRDefault="00C27F0C" w:rsidP="001461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34" w:type="dxa"/>
            <w:vAlign w:val="center"/>
          </w:tcPr>
          <w:p w:rsidR="00C27F0C" w:rsidRPr="00075B2F" w:rsidRDefault="00C27F0C" w:rsidP="001461E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5B2F">
              <w:rPr>
                <w:rFonts w:ascii="Times New Roman" w:hAnsi="Times New Roman" w:cs="Times New Roman"/>
                <w:sz w:val="16"/>
                <w:szCs w:val="16"/>
              </w:rPr>
              <w:t>Количество мероприятий</w:t>
            </w:r>
          </w:p>
        </w:tc>
        <w:tc>
          <w:tcPr>
            <w:tcW w:w="851" w:type="dxa"/>
            <w:vAlign w:val="center"/>
          </w:tcPr>
          <w:p w:rsidR="00C27F0C" w:rsidRPr="00075B2F" w:rsidRDefault="00C27F0C" w:rsidP="001461E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5B2F">
              <w:rPr>
                <w:rFonts w:ascii="Times New Roman" w:hAnsi="Times New Roman" w:cs="Times New Roman"/>
                <w:sz w:val="16"/>
                <w:szCs w:val="16"/>
              </w:rPr>
              <w:t>Штука</w:t>
            </w:r>
          </w:p>
        </w:tc>
        <w:tc>
          <w:tcPr>
            <w:tcW w:w="850" w:type="dxa"/>
            <w:vAlign w:val="center"/>
          </w:tcPr>
          <w:p w:rsidR="00C27F0C" w:rsidRPr="00A0185F" w:rsidRDefault="00C27F0C" w:rsidP="001461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185F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796</w:t>
            </w:r>
          </w:p>
        </w:tc>
        <w:tc>
          <w:tcPr>
            <w:tcW w:w="1134" w:type="dxa"/>
            <w:vAlign w:val="center"/>
          </w:tcPr>
          <w:p w:rsidR="00C27F0C" w:rsidRPr="00511084" w:rsidRDefault="00C27F0C" w:rsidP="001461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084">
              <w:rPr>
                <w:rFonts w:ascii="Times New Roman" w:hAnsi="Times New Roman" w:cs="Times New Roman"/>
                <w:sz w:val="20"/>
                <w:szCs w:val="20"/>
              </w:rPr>
              <w:t>42</w:t>
            </w:r>
          </w:p>
        </w:tc>
        <w:tc>
          <w:tcPr>
            <w:tcW w:w="992" w:type="dxa"/>
            <w:vAlign w:val="center"/>
          </w:tcPr>
          <w:p w:rsidR="00C27F0C" w:rsidRPr="00074FB6" w:rsidRDefault="00C27F0C" w:rsidP="001461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C27F0C" w:rsidRPr="00CE102E" w:rsidRDefault="00C27F0C" w:rsidP="001461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102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vAlign w:val="center"/>
          </w:tcPr>
          <w:p w:rsidR="00C27F0C" w:rsidRPr="00060CD1" w:rsidRDefault="00C27F0C" w:rsidP="001461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C27F0C" w:rsidRPr="00060CD1" w:rsidRDefault="00C27F0C" w:rsidP="001461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27F0C" w:rsidRPr="00074FB6">
        <w:trPr>
          <w:trHeight w:val="163"/>
        </w:trPr>
        <w:tc>
          <w:tcPr>
            <w:tcW w:w="1134" w:type="dxa"/>
          </w:tcPr>
          <w:p w:rsidR="00C27F0C" w:rsidRPr="00A0185F" w:rsidRDefault="00C27F0C" w:rsidP="004E41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0185F">
              <w:rPr>
                <w:rFonts w:ascii="Times New Roman" w:hAnsi="Times New Roman" w:cs="Times New Roman"/>
                <w:sz w:val="20"/>
                <w:szCs w:val="20"/>
              </w:rPr>
              <w:t>748850000131033440330019100300000000001108101</w:t>
            </w:r>
          </w:p>
        </w:tc>
        <w:tc>
          <w:tcPr>
            <w:tcW w:w="1134" w:type="dxa"/>
            <w:vAlign w:val="center"/>
          </w:tcPr>
          <w:p w:rsidR="00C27F0C" w:rsidRPr="00A0185F" w:rsidRDefault="00C27F0C" w:rsidP="001461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85F">
              <w:rPr>
                <w:rFonts w:ascii="Times New Roman" w:hAnsi="Times New Roman" w:cs="Times New Roman"/>
                <w:sz w:val="20"/>
                <w:szCs w:val="20"/>
              </w:rPr>
              <w:t>Межрегиональные</w:t>
            </w:r>
          </w:p>
        </w:tc>
        <w:tc>
          <w:tcPr>
            <w:tcW w:w="1134" w:type="dxa"/>
            <w:vAlign w:val="center"/>
          </w:tcPr>
          <w:p w:rsidR="00C27F0C" w:rsidRPr="00074FB6" w:rsidRDefault="00C27F0C" w:rsidP="001461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34" w:type="dxa"/>
            <w:vAlign w:val="center"/>
          </w:tcPr>
          <w:p w:rsidR="00C27F0C" w:rsidRPr="00074FB6" w:rsidRDefault="00C27F0C" w:rsidP="001461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34" w:type="dxa"/>
            <w:vAlign w:val="center"/>
          </w:tcPr>
          <w:p w:rsidR="00C27F0C" w:rsidRPr="00074FB6" w:rsidRDefault="00C27F0C" w:rsidP="001461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34" w:type="dxa"/>
            <w:vAlign w:val="center"/>
          </w:tcPr>
          <w:p w:rsidR="00C27F0C" w:rsidRPr="00074FB6" w:rsidRDefault="00C27F0C" w:rsidP="001461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34" w:type="dxa"/>
            <w:vAlign w:val="center"/>
          </w:tcPr>
          <w:p w:rsidR="00C27F0C" w:rsidRPr="00075B2F" w:rsidRDefault="00C27F0C" w:rsidP="001461E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5B2F">
              <w:rPr>
                <w:rFonts w:ascii="Times New Roman" w:hAnsi="Times New Roman" w:cs="Times New Roman"/>
                <w:sz w:val="16"/>
                <w:szCs w:val="16"/>
              </w:rPr>
              <w:t>Количество мероприятий</w:t>
            </w:r>
          </w:p>
        </w:tc>
        <w:tc>
          <w:tcPr>
            <w:tcW w:w="851" w:type="dxa"/>
            <w:vAlign w:val="center"/>
          </w:tcPr>
          <w:p w:rsidR="00C27F0C" w:rsidRPr="00075B2F" w:rsidRDefault="00C27F0C" w:rsidP="001461E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5B2F">
              <w:rPr>
                <w:rFonts w:ascii="Times New Roman" w:hAnsi="Times New Roman" w:cs="Times New Roman"/>
                <w:sz w:val="16"/>
                <w:szCs w:val="16"/>
              </w:rPr>
              <w:t>Штука</w:t>
            </w:r>
          </w:p>
        </w:tc>
        <w:tc>
          <w:tcPr>
            <w:tcW w:w="850" w:type="dxa"/>
            <w:vAlign w:val="center"/>
          </w:tcPr>
          <w:p w:rsidR="00C27F0C" w:rsidRPr="00A0185F" w:rsidRDefault="00C27F0C" w:rsidP="001461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185F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796</w:t>
            </w:r>
          </w:p>
        </w:tc>
        <w:tc>
          <w:tcPr>
            <w:tcW w:w="1134" w:type="dxa"/>
            <w:vAlign w:val="center"/>
          </w:tcPr>
          <w:p w:rsidR="00C27F0C" w:rsidRPr="00511084" w:rsidRDefault="00C27F0C" w:rsidP="001461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08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vAlign w:val="center"/>
          </w:tcPr>
          <w:p w:rsidR="00C27F0C" w:rsidRPr="00074FB6" w:rsidRDefault="00C27F0C" w:rsidP="001461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C27F0C" w:rsidRPr="00CE102E" w:rsidRDefault="00C27F0C" w:rsidP="001461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102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vAlign w:val="center"/>
          </w:tcPr>
          <w:p w:rsidR="00C27F0C" w:rsidRPr="00060CD1" w:rsidRDefault="00C27F0C" w:rsidP="001461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C27F0C" w:rsidRPr="00060CD1" w:rsidRDefault="00C27F0C" w:rsidP="001461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27F0C" w:rsidRPr="00074FB6">
        <w:trPr>
          <w:trHeight w:val="163"/>
        </w:trPr>
        <w:tc>
          <w:tcPr>
            <w:tcW w:w="1134" w:type="dxa"/>
          </w:tcPr>
          <w:p w:rsidR="00C27F0C" w:rsidRPr="00A0185F" w:rsidRDefault="00C27F0C" w:rsidP="004E41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0185F">
              <w:rPr>
                <w:rFonts w:ascii="Times New Roman" w:hAnsi="Times New Roman" w:cs="Times New Roman"/>
                <w:sz w:val="20"/>
                <w:szCs w:val="20"/>
              </w:rPr>
              <w:t>748850000131033440330019100400000000000108102</w:t>
            </w:r>
          </w:p>
        </w:tc>
        <w:tc>
          <w:tcPr>
            <w:tcW w:w="1134" w:type="dxa"/>
            <w:vAlign w:val="center"/>
          </w:tcPr>
          <w:p w:rsidR="00C27F0C" w:rsidRPr="00A0185F" w:rsidRDefault="00C27F0C" w:rsidP="001461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85F">
              <w:rPr>
                <w:rFonts w:ascii="Times New Roman" w:hAnsi="Times New Roman" w:cs="Times New Roman"/>
                <w:sz w:val="20"/>
                <w:szCs w:val="20"/>
              </w:rPr>
              <w:t>Региональные</w:t>
            </w:r>
          </w:p>
        </w:tc>
        <w:tc>
          <w:tcPr>
            <w:tcW w:w="1134" w:type="dxa"/>
            <w:vAlign w:val="center"/>
          </w:tcPr>
          <w:p w:rsidR="00C27F0C" w:rsidRPr="00074FB6" w:rsidRDefault="00C27F0C" w:rsidP="001461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34" w:type="dxa"/>
            <w:vAlign w:val="center"/>
          </w:tcPr>
          <w:p w:rsidR="00C27F0C" w:rsidRPr="00074FB6" w:rsidRDefault="00C27F0C" w:rsidP="001461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34" w:type="dxa"/>
            <w:vAlign w:val="center"/>
          </w:tcPr>
          <w:p w:rsidR="00C27F0C" w:rsidRPr="00074FB6" w:rsidRDefault="00C27F0C" w:rsidP="001461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34" w:type="dxa"/>
            <w:vAlign w:val="center"/>
          </w:tcPr>
          <w:p w:rsidR="00C27F0C" w:rsidRPr="00074FB6" w:rsidRDefault="00C27F0C" w:rsidP="001461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34" w:type="dxa"/>
            <w:vAlign w:val="center"/>
          </w:tcPr>
          <w:p w:rsidR="00C27F0C" w:rsidRPr="00075B2F" w:rsidRDefault="00C27F0C" w:rsidP="001461E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5B2F">
              <w:rPr>
                <w:rFonts w:ascii="Times New Roman" w:hAnsi="Times New Roman" w:cs="Times New Roman"/>
                <w:sz w:val="16"/>
                <w:szCs w:val="16"/>
              </w:rPr>
              <w:t>Количество мероприятий</w:t>
            </w:r>
          </w:p>
        </w:tc>
        <w:tc>
          <w:tcPr>
            <w:tcW w:w="851" w:type="dxa"/>
            <w:vAlign w:val="center"/>
          </w:tcPr>
          <w:p w:rsidR="00C27F0C" w:rsidRPr="00075B2F" w:rsidRDefault="00C27F0C" w:rsidP="001461E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5B2F">
              <w:rPr>
                <w:rFonts w:ascii="Times New Roman" w:hAnsi="Times New Roman" w:cs="Times New Roman"/>
                <w:sz w:val="16"/>
                <w:szCs w:val="16"/>
              </w:rPr>
              <w:t>Штука</w:t>
            </w:r>
          </w:p>
        </w:tc>
        <w:tc>
          <w:tcPr>
            <w:tcW w:w="850" w:type="dxa"/>
            <w:vAlign w:val="center"/>
          </w:tcPr>
          <w:p w:rsidR="00C27F0C" w:rsidRPr="00A0185F" w:rsidRDefault="00C27F0C" w:rsidP="001461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185F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796</w:t>
            </w:r>
          </w:p>
        </w:tc>
        <w:tc>
          <w:tcPr>
            <w:tcW w:w="1134" w:type="dxa"/>
            <w:vAlign w:val="center"/>
          </w:tcPr>
          <w:p w:rsidR="00C27F0C" w:rsidRPr="00511084" w:rsidRDefault="00C27F0C" w:rsidP="001461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08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92" w:type="dxa"/>
            <w:vAlign w:val="center"/>
          </w:tcPr>
          <w:p w:rsidR="00C27F0C" w:rsidRPr="00074FB6" w:rsidRDefault="00C27F0C" w:rsidP="001461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C27F0C" w:rsidRPr="00CE102E" w:rsidRDefault="00C27F0C" w:rsidP="001461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102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vAlign w:val="center"/>
          </w:tcPr>
          <w:p w:rsidR="00C27F0C" w:rsidRPr="00060CD1" w:rsidRDefault="00C27F0C" w:rsidP="001461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C27F0C" w:rsidRPr="00060CD1" w:rsidRDefault="00C27F0C" w:rsidP="001461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27F0C" w:rsidRPr="00074FB6">
        <w:trPr>
          <w:trHeight w:val="163"/>
        </w:trPr>
        <w:tc>
          <w:tcPr>
            <w:tcW w:w="1134" w:type="dxa"/>
          </w:tcPr>
          <w:p w:rsidR="00C27F0C" w:rsidRPr="00A0185F" w:rsidRDefault="00C27F0C" w:rsidP="004E41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0185F">
              <w:rPr>
                <w:rFonts w:ascii="Times New Roman" w:hAnsi="Times New Roman" w:cs="Times New Roman"/>
                <w:sz w:val="20"/>
                <w:szCs w:val="20"/>
              </w:rPr>
              <w:t>748850000131033440330019100500000000009108103</w:t>
            </w:r>
          </w:p>
        </w:tc>
        <w:tc>
          <w:tcPr>
            <w:tcW w:w="1134" w:type="dxa"/>
            <w:vAlign w:val="center"/>
          </w:tcPr>
          <w:p w:rsidR="00C27F0C" w:rsidRPr="00A0185F" w:rsidRDefault="00C27F0C" w:rsidP="001461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85F">
              <w:rPr>
                <w:rFonts w:ascii="Times New Roman" w:hAnsi="Times New Roman" w:cs="Times New Roman"/>
                <w:sz w:val="20"/>
                <w:szCs w:val="20"/>
              </w:rPr>
              <w:t>Межмуниципальные</w:t>
            </w:r>
          </w:p>
        </w:tc>
        <w:tc>
          <w:tcPr>
            <w:tcW w:w="1134" w:type="dxa"/>
            <w:vAlign w:val="center"/>
          </w:tcPr>
          <w:p w:rsidR="00C27F0C" w:rsidRPr="00074FB6" w:rsidRDefault="00C27F0C" w:rsidP="001461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34" w:type="dxa"/>
            <w:vAlign w:val="center"/>
          </w:tcPr>
          <w:p w:rsidR="00C27F0C" w:rsidRPr="00074FB6" w:rsidRDefault="00C27F0C" w:rsidP="001461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34" w:type="dxa"/>
            <w:vAlign w:val="center"/>
          </w:tcPr>
          <w:p w:rsidR="00C27F0C" w:rsidRPr="00074FB6" w:rsidRDefault="00C27F0C" w:rsidP="001461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34" w:type="dxa"/>
            <w:vAlign w:val="center"/>
          </w:tcPr>
          <w:p w:rsidR="00C27F0C" w:rsidRPr="00074FB6" w:rsidRDefault="00C27F0C" w:rsidP="001461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34" w:type="dxa"/>
            <w:vAlign w:val="center"/>
          </w:tcPr>
          <w:p w:rsidR="00C27F0C" w:rsidRPr="00075B2F" w:rsidRDefault="00C27F0C" w:rsidP="001461E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5B2F">
              <w:rPr>
                <w:rFonts w:ascii="Times New Roman" w:hAnsi="Times New Roman" w:cs="Times New Roman"/>
                <w:sz w:val="16"/>
                <w:szCs w:val="16"/>
              </w:rPr>
              <w:t>Количество мероприятий</w:t>
            </w:r>
          </w:p>
        </w:tc>
        <w:tc>
          <w:tcPr>
            <w:tcW w:w="851" w:type="dxa"/>
            <w:vAlign w:val="center"/>
          </w:tcPr>
          <w:p w:rsidR="00C27F0C" w:rsidRPr="00075B2F" w:rsidRDefault="00C27F0C" w:rsidP="001461E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5B2F">
              <w:rPr>
                <w:rFonts w:ascii="Times New Roman" w:hAnsi="Times New Roman" w:cs="Times New Roman"/>
                <w:sz w:val="16"/>
                <w:szCs w:val="16"/>
              </w:rPr>
              <w:t>Штука</w:t>
            </w:r>
          </w:p>
        </w:tc>
        <w:tc>
          <w:tcPr>
            <w:tcW w:w="850" w:type="dxa"/>
            <w:vAlign w:val="center"/>
          </w:tcPr>
          <w:p w:rsidR="00C27F0C" w:rsidRPr="00A0185F" w:rsidRDefault="00C27F0C" w:rsidP="001461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185F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796</w:t>
            </w:r>
          </w:p>
        </w:tc>
        <w:tc>
          <w:tcPr>
            <w:tcW w:w="1134" w:type="dxa"/>
            <w:vAlign w:val="center"/>
          </w:tcPr>
          <w:p w:rsidR="00C27F0C" w:rsidRPr="00511084" w:rsidRDefault="00C27F0C" w:rsidP="001461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08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92" w:type="dxa"/>
            <w:vAlign w:val="center"/>
          </w:tcPr>
          <w:p w:rsidR="00C27F0C" w:rsidRPr="00074FB6" w:rsidRDefault="00C27F0C" w:rsidP="001461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C27F0C" w:rsidRPr="00CE102E" w:rsidRDefault="00C27F0C" w:rsidP="001461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102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vAlign w:val="center"/>
          </w:tcPr>
          <w:p w:rsidR="00C27F0C" w:rsidRPr="00060CD1" w:rsidRDefault="00C27F0C" w:rsidP="001461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C27F0C" w:rsidRPr="00060CD1" w:rsidRDefault="00C27F0C" w:rsidP="001461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C27F0C" w:rsidRPr="00A0185F" w:rsidRDefault="00C27F0C" w:rsidP="00955F43"/>
    <w:p w:rsidR="00C27F0C" w:rsidRDefault="00C27F0C" w:rsidP="009C4A2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27F0C" w:rsidRDefault="00C27F0C" w:rsidP="00955F4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C27F0C" w:rsidRDefault="00C27F0C" w:rsidP="00955F4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C27F0C" w:rsidRDefault="00C27F0C" w:rsidP="00955F4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C27F0C" w:rsidRDefault="00C27F0C" w:rsidP="00955F4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C27F0C" w:rsidRDefault="00C27F0C" w:rsidP="00955F4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C27F0C" w:rsidRDefault="00C27F0C" w:rsidP="00955F4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C27F0C" w:rsidRDefault="00C27F0C" w:rsidP="00955F4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C27F0C" w:rsidRDefault="00C27F0C" w:rsidP="00955F4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C27F0C" w:rsidRDefault="00C27F0C" w:rsidP="00955F4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C27F0C" w:rsidRDefault="00C27F0C" w:rsidP="00955F4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C27F0C" w:rsidRDefault="00C27F0C" w:rsidP="00955F4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C27F0C" w:rsidRDefault="00C27F0C" w:rsidP="00955F4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C27F0C" w:rsidRDefault="00C27F0C" w:rsidP="00955F4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C27F0C" w:rsidRDefault="00C27F0C" w:rsidP="00955F4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C27F0C" w:rsidRDefault="00C27F0C" w:rsidP="00955F4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C27F0C" w:rsidRDefault="00C27F0C" w:rsidP="00955F4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C27F0C" w:rsidRDefault="00C27F0C" w:rsidP="00955F4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C27F0C" w:rsidRPr="002D0615" w:rsidRDefault="00C27F0C" w:rsidP="00955F4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noProof/>
          <w:lang w:eastAsia="ru-RU"/>
        </w:rPr>
        <w:pict>
          <v:rect id="_x0000_s1030" style="position:absolute;left:0;text-align:left;margin-left:671.55pt;margin-top:14.4pt;width:69.75pt;height:41.25pt;z-index:251662336;visibility:visible" strokeweight="1.5pt">
            <v:textbox>
              <w:txbxContent>
                <w:p w:rsidR="00C27F0C" w:rsidRPr="00EA6684" w:rsidRDefault="00C27F0C" w:rsidP="00955F43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30.038.1</w:t>
                  </w:r>
                </w:p>
              </w:txbxContent>
            </v:textbox>
          </v:rect>
        </w:pict>
      </w:r>
      <w:r w:rsidRPr="002D0615">
        <w:rPr>
          <w:rFonts w:ascii="Times New Roman" w:hAnsi="Times New Roman" w:cs="Times New Roman"/>
          <w:sz w:val="28"/>
          <w:szCs w:val="28"/>
          <w:lang w:eastAsia="ru-RU"/>
        </w:rPr>
        <w:t xml:space="preserve">Раздел </w:t>
      </w:r>
      <w:r>
        <w:rPr>
          <w:rFonts w:ascii="Times New Roman" w:hAnsi="Times New Roman" w:cs="Times New Roman"/>
          <w:sz w:val="28"/>
          <w:szCs w:val="28"/>
          <w:lang w:eastAsia="ru-RU"/>
        </w:rPr>
        <w:t>2</w:t>
      </w:r>
    </w:p>
    <w:p w:rsidR="00C27F0C" w:rsidRPr="002D0615" w:rsidRDefault="00C27F0C" w:rsidP="00955F43">
      <w:pPr>
        <w:autoSpaceDE w:val="0"/>
        <w:autoSpaceDN w:val="0"/>
        <w:adjustRightInd w:val="0"/>
        <w:spacing w:after="0" w:line="240" w:lineRule="auto"/>
        <w:ind w:left="9912" w:firstLine="708"/>
        <w:rPr>
          <w:rFonts w:ascii="Times New Roman" w:hAnsi="Times New Roman" w:cs="Times New Roman"/>
          <w:sz w:val="12"/>
          <w:szCs w:val="12"/>
          <w:lang w:eastAsia="ru-RU"/>
        </w:rPr>
      </w:pPr>
      <w:r w:rsidRPr="002D0615">
        <w:rPr>
          <w:rFonts w:ascii="Times New Roman" w:hAnsi="Times New Roman" w:cs="Times New Roman"/>
          <w:sz w:val="24"/>
          <w:szCs w:val="24"/>
        </w:rPr>
        <w:t>Уникальный номер</w:t>
      </w:r>
    </w:p>
    <w:p w:rsidR="00C27F0C" w:rsidRPr="002D0615" w:rsidRDefault="00C27F0C" w:rsidP="00955F43">
      <w:pPr>
        <w:widowControl w:val="0"/>
        <w:autoSpaceDE w:val="0"/>
        <w:autoSpaceDN w:val="0"/>
        <w:adjustRightInd w:val="0"/>
        <w:spacing w:after="0" w:line="240" w:lineRule="auto"/>
        <w:ind w:left="10620"/>
        <w:rPr>
          <w:rFonts w:ascii="Times New Roman" w:hAnsi="Times New Roman" w:cs="Times New Roman"/>
          <w:sz w:val="24"/>
          <w:szCs w:val="24"/>
          <w:lang w:eastAsia="ru-RU"/>
        </w:rPr>
      </w:pPr>
      <w:r w:rsidRPr="002D0615">
        <w:rPr>
          <w:rFonts w:ascii="Times New Roman" w:hAnsi="Times New Roman" w:cs="Times New Roman"/>
          <w:sz w:val="24"/>
          <w:szCs w:val="24"/>
          <w:lang w:eastAsia="ru-RU"/>
        </w:rPr>
        <w:t>по базовому</w:t>
      </w:r>
    </w:p>
    <w:p w:rsidR="00C27F0C" w:rsidRPr="002D0615" w:rsidRDefault="00C27F0C" w:rsidP="00955F43">
      <w:pPr>
        <w:widowControl w:val="0"/>
        <w:autoSpaceDE w:val="0"/>
        <w:autoSpaceDN w:val="0"/>
        <w:adjustRightInd w:val="0"/>
        <w:spacing w:after="0" w:line="240" w:lineRule="auto"/>
        <w:ind w:left="9912" w:firstLine="708"/>
        <w:rPr>
          <w:rFonts w:ascii="Times New Roman" w:hAnsi="Times New Roman" w:cs="Times New Roman"/>
          <w:sz w:val="24"/>
          <w:szCs w:val="24"/>
          <w:lang w:eastAsia="ru-RU"/>
        </w:rPr>
      </w:pPr>
      <w:r w:rsidRPr="002D0615">
        <w:rPr>
          <w:rFonts w:ascii="Times New Roman" w:hAnsi="Times New Roman" w:cs="Times New Roman"/>
          <w:sz w:val="24"/>
          <w:szCs w:val="24"/>
          <w:lang w:eastAsia="ru-RU"/>
        </w:rPr>
        <w:t>(отраслевому) перечню</w:t>
      </w:r>
    </w:p>
    <w:p w:rsidR="00C27F0C" w:rsidRPr="002D0615" w:rsidRDefault="00C27F0C" w:rsidP="00955F4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27F0C" w:rsidRPr="002D0615" w:rsidRDefault="00C27F0C" w:rsidP="00955F43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right="-31"/>
        <w:rPr>
          <w:rFonts w:ascii="Times New Roman" w:hAnsi="Times New Roman" w:cs="Times New Roman"/>
          <w:sz w:val="28"/>
          <w:szCs w:val="28"/>
          <w:lang w:eastAsia="ru-RU"/>
        </w:rPr>
      </w:pPr>
      <w:r w:rsidRPr="002D0615">
        <w:rPr>
          <w:rFonts w:ascii="Times New Roman" w:hAnsi="Times New Roman" w:cs="Times New Roman"/>
          <w:sz w:val="28"/>
          <w:szCs w:val="28"/>
        </w:rPr>
        <w:t>1.</w:t>
      </w:r>
      <w:r w:rsidRPr="002D0615">
        <w:rPr>
          <w:rFonts w:ascii="Times New Roman" w:hAnsi="Times New Roman" w:cs="Times New Roman"/>
          <w:sz w:val="28"/>
          <w:szCs w:val="28"/>
        </w:rPr>
        <w:tab/>
        <w:t>Наименовани</w:t>
      </w:r>
      <w:r>
        <w:rPr>
          <w:rFonts w:ascii="Times New Roman" w:hAnsi="Times New Roman" w:cs="Times New Roman"/>
          <w:sz w:val="28"/>
          <w:szCs w:val="28"/>
        </w:rPr>
        <w:t xml:space="preserve">е муниципальной </w:t>
      </w:r>
      <w:r w:rsidRPr="009A2CDA">
        <w:rPr>
          <w:rFonts w:ascii="Times New Roman" w:hAnsi="Times New Roman" w:cs="Times New Roman"/>
          <w:color w:val="000000"/>
          <w:sz w:val="28"/>
          <w:szCs w:val="28"/>
        </w:rPr>
        <w:t>работы</w:t>
      </w:r>
      <w:r w:rsidRPr="002D0615">
        <w:rPr>
          <w:rFonts w:ascii="Times New Roman" w:hAnsi="Times New Roman" w:cs="Times New Roman"/>
          <w:sz w:val="28"/>
          <w:szCs w:val="28"/>
          <w:u w:val="single"/>
        </w:rPr>
        <w:t>Обеспечение доступа к объектам спорта</w:t>
      </w:r>
    </w:p>
    <w:p w:rsidR="00C27F0C" w:rsidRPr="002D0615" w:rsidRDefault="00C27F0C" w:rsidP="00955F43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right="-31"/>
        <w:rPr>
          <w:rFonts w:ascii="Times New Roman" w:hAnsi="Times New Roman" w:cs="Times New Roman"/>
          <w:sz w:val="28"/>
          <w:szCs w:val="28"/>
          <w:lang w:eastAsia="ru-RU"/>
        </w:rPr>
      </w:pPr>
    </w:p>
    <w:p w:rsidR="00C27F0C" w:rsidRPr="002D0615" w:rsidRDefault="00C27F0C" w:rsidP="00955F43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right="-31"/>
        <w:rPr>
          <w:rFonts w:ascii="Times New Roman" w:hAnsi="Times New Roman" w:cs="Times New Roman"/>
          <w:sz w:val="28"/>
          <w:szCs w:val="28"/>
          <w:lang w:eastAsia="ru-RU"/>
        </w:rPr>
      </w:pPr>
      <w:r w:rsidRPr="002D0615">
        <w:rPr>
          <w:rFonts w:ascii="Times New Roman" w:hAnsi="Times New Roman" w:cs="Times New Roman"/>
          <w:sz w:val="28"/>
          <w:szCs w:val="28"/>
          <w:lang w:eastAsia="ru-RU"/>
        </w:rPr>
        <w:t>2.</w:t>
      </w:r>
      <w:r w:rsidRPr="002D0615">
        <w:rPr>
          <w:rFonts w:ascii="Times New Roman" w:hAnsi="Times New Roman" w:cs="Times New Roman"/>
          <w:sz w:val="28"/>
          <w:szCs w:val="28"/>
          <w:lang w:eastAsia="ru-RU"/>
        </w:rPr>
        <w:tab/>
        <w:t xml:space="preserve">Категории потребителей муниципальной </w:t>
      </w:r>
      <w:r w:rsidRPr="009A2CDA">
        <w:rPr>
          <w:rFonts w:ascii="Times New Roman" w:hAnsi="Times New Roman" w:cs="Times New Roman"/>
          <w:sz w:val="28"/>
          <w:szCs w:val="28"/>
          <w:lang w:eastAsia="ru-RU"/>
        </w:rPr>
        <w:t>работы</w:t>
      </w:r>
      <w:r w:rsidRPr="002D0615">
        <w:rPr>
          <w:rFonts w:ascii="Times New Roman" w:hAnsi="Times New Roman" w:cs="Times New Roman"/>
          <w:sz w:val="28"/>
          <w:szCs w:val="28"/>
          <w:u w:val="single"/>
          <w:lang w:eastAsia="ru-RU"/>
        </w:rPr>
        <w:t>В интересах общества</w:t>
      </w:r>
    </w:p>
    <w:p w:rsidR="00C27F0C" w:rsidRPr="009C4A22" w:rsidRDefault="00C27F0C" w:rsidP="009C4A2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3.</w:t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9C4A22">
        <w:rPr>
          <w:rFonts w:ascii="Times New Roman" w:hAnsi="Times New Roman" w:cs="Times New Roman"/>
          <w:sz w:val="28"/>
          <w:szCs w:val="28"/>
          <w:lang w:eastAsia="ru-RU"/>
        </w:rPr>
        <w:t>Сведения о фактическом достижении показателей, характеризующих объем и (или) качество муниципальной</w:t>
      </w:r>
      <w:r w:rsidRPr="009A2CDA">
        <w:rPr>
          <w:rFonts w:ascii="Times New Roman" w:hAnsi="Times New Roman" w:cs="Times New Roman"/>
          <w:color w:val="000000"/>
          <w:sz w:val="28"/>
          <w:szCs w:val="28"/>
        </w:rPr>
        <w:t>работы</w:t>
      </w:r>
      <w:r w:rsidRPr="009C4A22">
        <w:rPr>
          <w:rFonts w:ascii="Times New Roman" w:hAnsi="Times New Roman" w:cs="Times New Roman"/>
          <w:sz w:val="28"/>
          <w:szCs w:val="28"/>
          <w:lang w:eastAsia="ru-RU"/>
        </w:rPr>
        <w:t xml:space="preserve">: </w:t>
      </w:r>
    </w:p>
    <w:p w:rsidR="00C27F0C" w:rsidRPr="009C4A22" w:rsidRDefault="00C27F0C" w:rsidP="009C4A2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C27F0C" w:rsidRDefault="00C27F0C" w:rsidP="009C4A2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3.1.</w:t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9C4A22">
        <w:rPr>
          <w:rFonts w:ascii="Times New Roman" w:hAnsi="Times New Roman" w:cs="Times New Roman"/>
          <w:sz w:val="28"/>
          <w:szCs w:val="28"/>
          <w:lang w:eastAsia="ru-RU"/>
        </w:rPr>
        <w:t>Сведения о фактическом достижении показателей, характеризующих качество муниципальной</w:t>
      </w:r>
      <w:r w:rsidRPr="009A2CDA">
        <w:rPr>
          <w:rFonts w:ascii="Times New Roman" w:hAnsi="Times New Roman" w:cs="Times New Roman"/>
          <w:sz w:val="28"/>
          <w:szCs w:val="28"/>
          <w:lang w:eastAsia="ru-RU"/>
        </w:rPr>
        <w:t>работы</w:t>
      </w:r>
      <w:r w:rsidRPr="009C4A22">
        <w:rPr>
          <w:rFonts w:ascii="Times New Roman" w:hAnsi="Times New Roman" w:cs="Times New Roman"/>
          <w:sz w:val="28"/>
          <w:szCs w:val="28"/>
          <w:lang w:eastAsia="ru-RU"/>
        </w:rPr>
        <w:t>:</w:t>
      </w:r>
    </w:p>
    <w:p w:rsidR="00C27F0C" w:rsidRDefault="00C27F0C" w:rsidP="009C4A2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tbl>
      <w:tblPr>
        <w:tblW w:w="15309" w:type="dxa"/>
        <w:tblInd w:w="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135"/>
        <w:gridCol w:w="1134"/>
        <w:gridCol w:w="1134"/>
        <w:gridCol w:w="1134"/>
        <w:gridCol w:w="1276"/>
        <w:gridCol w:w="1134"/>
        <w:gridCol w:w="1134"/>
        <w:gridCol w:w="1134"/>
        <w:gridCol w:w="708"/>
        <w:gridCol w:w="1134"/>
        <w:gridCol w:w="993"/>
        <w:gridCol w:w="1134"/>
        <w:gridCol w:w="1417"/>
        <w:gridCol w:w="708"/>
      </w:tblGrid>
      <w:tr w:rsidR="00C27F0C" w:rsidRPr="002C1143">
        <w:trPr>
          <w:trHeight w:val="318"/>
        </w:trPr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27F0C" w:rsidRPr="002C1143" w:rsidRDefault="00C27F0C" w:rsidP="002C1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143">
              <w:rPr>
                <w:rFonts w:ascii="Times New Roman" w:hAnsi="Times New Roman" w:cs="Times New Roman"/>
                <w:sz w:val="24"/>
                <w:szCs w:val="24"/>
              </w:rPr>
              <w:t>Уникаль-ный номер реестровой записи</w:t>
            </w:r>
          </w:p>
        </w:tc>
        <w:tc>
          <w:tcPr>
            <w:tcW w:w="340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27F0C" w:rsidRPr="002C1143" w:rsidRDefault="00C27F0C" w:rsidP="002C1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1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Показатель, характеризующий содержание муниципальной работы</w:t>
            </w:r>
          </w:p>
        </w:tc>
        <w:tc>
          <w:tcPr>
            <w:tcW w:w="24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27F0C" w:rsidRPr="002C1143" w:rsidRDefault="00C27F0C" w:rsidP="002C1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1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Показатель, характеризующий условия (формы) выполнения муниципальной работы</w:t>
            </w:r>
          </w:p>
        </w:tc>
        <w:tc>
          <w:tcPr>
            <w:tcW w:w="83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F0C" w:rsidRPr="002C1143" w:rsidRDefault="00C27F0C" w:rsidP="002C1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1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Показатель качества муниципальной работы</w:t>
            </w:r>
          </w:p>
        </w:tc>
      </w:tr>
      <w:tr w:rsidR="00C27F0C" w:rsidRPr="002C1143">
        <w:trPr>
          <w:trHeight w:val="20"/>
        </w:trPr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7F0C" w:rsidRPr="002C1143" w:rsidRDefault="00C27F0C" w:rsidP="002C1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27F0C" w:rsidRPr="002C1143" w:rsidRDefault="00C27F0C" w:rsidP="002C1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27F0C" w:rsidRPr="002C1143" w:rsidRDefault="00C27F0C" w:rsidP="002C1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27F0C" w:rsidRPr="002C1143" w:rsidRDefault="00C27F0C" w:rsidP="002C1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C11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наименова-ние</w:t>
            </w:r>
          </w:p>
          <w:p w:rsidR="00C27F0C" w:rsidRPr="002C1143" w:rsidRDefault="00C27F0C" w:rsidP="002C1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11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показателя</w:t>
            </w:r>
          </w:p>
        </w:tc>
        <w:tc>
          <w:tcPr>
            <w:tcW w:w="184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27F0C" w:rsidRPr="002C1143" w:rsidRDefault="00C27F0C" w:rsidP="002C1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C11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единица </w:t>
            </w:r>
          </w:p>
          <w:p w:rsidR="00C27F0C" w:rsidRPr="002C1143" w:rsidRDefault="00C27F0C" w:rsidP="002C1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11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измерения по ОКЕИ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27F0C" w:rsidRPr="002C1143" w:rsidRDefault="00C27F0C" w:rsidP="002C1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27F0C" w:rsidRPr="002C1143" w:rsidRDefault="00C27F0C" w:rsidP="002C1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27F0C" w:rsidRPr="002C1143" w:rsidRDefault="00C27F0C" w:rsidP="002C1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27F0C" w:rsidRPr="002C1143" w:rsidRDefault="00C27F0C" w:rsidP="002C1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27F0C" w:rsidRPr="002C1143" w:rsidRDefault="00C27F0C" w:rsidP="002C1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27F0C" w:rsidRPr="002C1143">
        <w:trPr>
          <w:trHeight w:val="276"/>
        </w:trPr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7F0C" w:rsidRPr="002C1143" w:rsidRDefault="00C27F0C" w:rsidP="002C1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27F0C" w:rsidRPr="002C1143" w:rsidRDefault="00C27F0C" w:rsidP="002C1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27F0C" w:rsidRPr="002C1143" w:rsidRDefault="00C27F0C" w:rsidP="002C1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7F0C" w:rsidRPr="002C1143" w:rsidRDefault="00C27F0C" w:rsidP="002C1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84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F0C" w:rsidRPr="002C1143" w:rsidRDefault="00C27F0C" w:rsidP="002C1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7F0C" w:rsidRPr="002C1143" w:rsidRDefault="00C27F0C" w:rsidP="002C1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1143">
              <w:rPr>
                <w:rFonts w:ascii="Times New Roman" w:hAnsi="Times New Roman" w:cs="Times New Roman"/>
                <w:sz w:val="20"/>
                <w:szCs w:val="20"/>
              </w:rPr>
              <w:t>утверждено в муници - пальном задании  на год</w:t>
            </w:r>
          </w:p>
        </w:tc>
        <w:tc>
          <w:tcPr>
            <w:tcW w:w="99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7F0C" w:rsidRPr="002C1143" w:rsidRDefault="00C27F0C" w:rsidP="002C1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1143">
              <w:rPr>
                <w:rFonts w:ascii="Times New Roman" w:hAnsi="Times New Roman" w:cs="Times New Roman"/>
                <w:sz w:val="20"/>
                <w:szCs w:val="20"/>
              </w:rPr>
              <w:t>исполнено на отчетную дату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7F0C" w:rsidRPr="002C1143" w:rsidRDefault="00C27F0C" w:rsidP="002C1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1143">
              <w:rPr>
                <w:rFonts w:ascii="Times New Roman" w:hAnsi="Times New Roman" w:cs="Times New Roman"/>
                <w:sz w:val="20"/>
                <w:szCs w:val="20"/>
              </w:rPr>
              <w:t>допустимое (возможное) отклонение</w:t>
            </w:r>
          </w:p>
        </w:tc>
        <w:tc>
          <w:tcPr>
            <w:tcW w:w="141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7F0C" w:rsidRPr="002C1143" w:rsidRDefault="00C27F0C" w:rsidP="002C1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1143">
              <w:rPr>
                <w:rFonts w:ascii="Times New Roman" w:hAnsi="Times New Roman" w:cs="Times New Roman"/>
                <w:sz w:val="20"/>
                <w:szCs w:val="20"/>
              </w:rPr>
              <w:t>отклонение превышающее, допустимое (возможное) значение</w:t>
            </w:r>
          </w:p>
        </w:tc>
        <w:tc>
          <w:tcPr>
            <w:tcW w:w="70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7F0C" w:rsidRPr="002C1143" w:rsidRDefault="00C27F0C" w:rsidP="002C1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1143">
              <w:rPr>
                <w:rFonts w:ascii="Times New Roman" w:hAnsi="Times New Roman" w:cs="Times New Roman"/>
                <w:sz w:val="20"/>
                <w:szCs w:val="20"/>
              </w:rPr>
              <w:t>причина отклонения</w:t>
            </w:r>
          </w:p>
        </w:tc>
      </w:tr>
      <w:tr w:rsidR="00C27F0C" w:rsidRPr="002C1143">
        <w:tc>
          <w:tcPr>
            <w:tcW w:w="11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F0C" w:rsidRPr="002C1143" w:rsidRDefault="00C27F0C" w:rsidP="002C1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F0C" w:rsidRPr="002C1143" w:rsidRDefault="00C27F0C" w:rsidP="002C1143">
            <w:pPr>
              <w:autoSpaceDE w:val="0"/>
              <w:autoSpaceDN w:val="0"/>
              <w:adjustRightInd w:val="0"/>
              <w:spacing w:after="0" w:line="240" w:lineRule="auto"/>
              <w:ind w:left="-62" w:right="-62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C11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___________</w:t>
            </w:r>
          </w:p>
          <w:p w:rsidR="00C27F0C" w:rsidRPr="002C1143" w:rsidRDefault="00C27F0C" w:rsidP="002C1143">
            <w:pPr>
              <w:autoSpaceDE w:val="0"/>
              <w:autoSpaceDN w:val="0"/>
              <w:adjustRightInd w:val="0"/>
              <w:spacing w:after="0" w:line="240" w:lineRule="auto"/>
              <w:ind w:left="-62" w:right="-62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C11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(наименова-ние</w:t>
            </w:r>
          </w:p>
          <w:p w:rsidR="00C27F0C" w:rsidRPr="002C1143" w:rsidRDefault="00C27F0C" w:rsidP="002C1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2" w:right="-6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11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показателя)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F0C" w:rsidRPr="002C1143" w:rsidRDefault="00C27F0C" w:rsidP="002C1143">
            <w:pPr>
              <w:autoSpaceDE w:val="0"/>
              <w:autoSpaceDN w:val="0"/>
              <w:adjustRightInd w:val="0"/>
              <w:spacing w:after="0" w:line="240" w:lineRule="auto"/>
              <w:ind w:left="-62" w:right="-62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C11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____________</w:t>
            </w:r>
          </w:p>
          <w:p w:rsidR="00C27F0C" w:rsidRPr="002C1143" w:rsidRDefault="00C27F0C" w:rsidP="002C1143">
            <w:pPr>
              <w:autoSpaceDE w:val="0"/>
              <w:autoSpaceDN w:val="0"/>
              <w:adjustRightInd w:val="0"/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C11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(наименова-</w:t>
            </w:r>
          </w:p>
          <w:p w:rsidR="00C27F0C" w:rsidRPr="002C1143" w:rsidRDefault="00C27F0C" w:rsidP="002C1143">
            <w:pPr>
              <w:autoSpaceDE w:val="0"/>
              <w:autoSpaceDN w:val="0"/>
              <w:adjustRightInd w:val="0"/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C11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ние</w:t>
            </w:r>
          </w:p>
          <w:p w:rsidR="00C27F0C" w:rsidRPr="002C1143" w:rsidRDefault="00C27F0C" w:rsidP="002C1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2" w:right="-6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11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показателя)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27F0C" w:rsidRPr="002C1143" w:rsidRDefault="00C27F0C" w:rsidP="002C1143">
            <w:pPr>
              <w:autoSpaceDE w:val="0"/>
              <w:autoSpaceDN w:val="0"/>
              <w:adjustRightInd w:val="0"/>
              <w:spacing w:after="0" w:line="240" w:lineRule="auto"/>
              <w:ind w:left="-62" w:right="-62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C11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___________</w:t>
            </w:r>
          </w:p>
          <w:p w:rsidR="00C27F0C" w:rsidRPr="002C1143" w:rsidRDefault="00C27F0C" w:rsidP="002C1143">
            <w:pPr>
              <w:autoSpaceDE w:val="0"/>
              <w:autoSpaceDN w:val="0"/>
              <w:adjustRightInd w:val="0"/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C11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(наименова-</w:t>
            </w:r>
          </w:p>
          <w:p w:rsidR="00C27F0C" w:rsidRPr="002C1143" w:rsidRDefault="00C27F0C" w:rsidP="002C1143">
            <w:pPr>
              <w:autoSpaceDE w:val="0"/>
              <w:autoSpaceDN w:val="0"/>
              <w:adjustRightInd w:val="0"/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C11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ние</w:t>
            </w:r>
          </w:p>
          <w:p w:rsidR="00C27F0C" w:rsidRPr="002C1143" w:rsidRDefault="00C27F0C" w:rsidP="002C1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2" w:right="-6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11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показателя)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27F0C" w:rsidRPr="002C1143" w:rsidRDefault="00C27F0C" w:rsidP="002C1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C11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__________</w:t>
            </w:r>
          </w:p>
          <w:p w:rsidR="00C27F0C" w:rsidRPr="002C1143" w:rsidRDefault="00C27F0C" w:rsidP="002C1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C11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(наименова-</w:t>
            </w:r>
          </w:p>
          <w:p w:rsidR="00C27F0C" w:rsidRPr="002C1143" w:rsidRDefault="00C27F0C" w:rsidP="002C1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C11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ние</w:t>
            </w:r>
          </w:p>
          <w:p w:rsidR="00C27F0C" w:rsidRPr="002C1143" w:rsidRDefault="00C27F0C" w:rsidP="002C1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11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показателя)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F0C" w:rsidRPr="002C1143" w:rsidRDefault="00C27F0C" w:rsidP="002C1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C11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___________</w:t>
            </w:r>
          </w:p>
          <w:p w:rsidR="00C27F0C" w:rsidRPr="002C1143" w:rsidRDefault="00C27F0C" w:rsidP="002C1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C11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(наименова-ние</w:t>
            </w:r>
          </w:p>
          <w:p w:rsidR="00C27F0C" w:rsidRPr="002C1143" w:rsidRDefault="00C27F0C" w:rsidP="002C1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11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показателя)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F0C" w:rsidRPr="002C1143" w:rsidRDefault="00C27F0C" w:rsidP="002C1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F0C" w:rsidRPr="002C1143" w:rsidRDefault="00C27F0C" w:rsidP="002C1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C11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наименова-ние</w:t>
            </w:r>
          </w:p>
          <w:p w:rsidR="00C27F0C" w:rsidRPr="002C1143" w:rsidRDefault="00C27F0C" w:rsidP="002C1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F0C" w:rsidRPr="002C1143" w:rsidRDefault="00C27F0C" w:rsidP="002C1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1143">
              <w:rPr>
                <w:rFonts w:ascii="Times New Roman" w:hAnsi="Times New Roman" w:cs="Times New Roman"/>
                <w:sz w:val="20"/>
                <w:szCs w:val="20"/>
              </w:rPr>
              <w:t>код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F0C" w:rsidRPr="002C1143" w:rsidRDefault="00C27F0C" w:rsidP="002C1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F0C" w:rsidRPr="002C1143" w:rsidRDefault="00C27F0C" w:rsidP="002C1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F0C" w:rsidRPr="002C1143" w:rsidRDefault="00C27F0C" w:rsidP="002C1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F0C" w:rsidRPr="002C1143" w:rsidRDefault="00C27F0C" w:rsidP="002C1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F0C" w:rsidRPr="002C1143" w:rsidRDefault="00C27F0C" w:rsidP="002C1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7F0C" w:rsidRPr="002C1143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F0C" w:rsidRPr="002C1143" w:rsidRDefault="00C27F0C" w:rsidP="002C1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14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F0C" w:rsidRPr="002C1143" w:rsidRDefault="00C27F0C" w:rsidP="002C1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14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F0C" w:rsidRPr="002C1143" w:rsidRDefault="00C27F0C" w:rsidP="002C1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14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27F0C" w:rsidRPr="002C1143" w:rsidRDefault="00C27F0C" w:rsidP="002C1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14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27F0C" w:rsidRPr="002C1143" w:rsidRDefault="00C27F0C" w:rsidP="002C1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14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F0C" w:rsidRPr="002C1143" w:rsidRDefault="00C27F0C" w:rsidP="002C1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14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F0C" w:rsidRPr="002C1143" w:rsidRDefault="00C27F0C" w:rsidP="002C1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14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F0C" w:rsidRPr="002C1143" w:rsidRDefault="00C27F0C" w:rsidP="002C1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14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F0C" w:rsidRPr="002C1143" w:rsidRDefault="00C27F0C" w:rsidP="002C1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14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F0C" w:rsidRPr="002C1143" w:rsidRDefault="00C27F0C" w:rsidP="002C1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14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F0C" w:rsidRPr="002C1143" w:rsidRDefault="00C27F0C" w:rsidP="002C1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143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F0C" w:rsidRPr="002C1143" w:rsidRDefault="00C27F0C" w:rsidP="002C1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143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F0C" w:rsidRPr="002C1143" w:rsidRDefault="00C27F0C" w:rsidP="002C1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143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F0C" w:rsidRPr="002C1143" w:rsidRDefault="00C27F0C" w:rsidP="002C1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143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C27F0C" w:rsidRPr="002C1143">
        <w:trPr>
          <w:trHeight w:val="192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F0C" w:rsidRPr="002C1143" w:rsidRDefault="00C27F0C" w:rsidP="002C1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0615">
              <w:rPr>
                <w:rFonts w:ascii="Times New Roman" w:hAnsi="Times New Roman" w:cs="Times New Roman"/>
                <w:sz w:val="18"/>
                <w:szCs w:val="18"/>
              </w:rPr>
              <w:t>748850000131033440330038100000000000001100102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F0C" w:rsidRPr="002C1143" w:rsidRDefault="00C27F0C" w:rsidP="002C1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F0C" w:rsidRPr="002C1143" w:rsidRDefault="00C27F0C" w:rsidP="002C1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27F0C" w:rsidRPr="002C1143" w:rsidRDefault="00C27F0C" w:rsidP="002C1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27F0C" w:rsidRPr="002C1143" w:rsidRDefault="00C27F0C" w:rsidP="002C1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F0C" w:rsidRPr="002C1143" w:rsidRDefault="00C27F0C" w:rsidP="002C1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F0C" w:rsidRPr="002D0615" w:rsidRDefault="00C27F0C" w:rsidP="00DF53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0615">
              <w:rPr>
                <w:rFonts w:ascii="Times New Roman" w:hAnsi="Times New Roman" w:cs="Times New Roman"/>
                <w:sz w:val="20"/>
                <w:szCs w:val="20"/>
              </w:rPr>
              <w:t>Наличие обоснованных жалоб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F0C" w:rsidRPr="002D0615" w:rsidRDefault="00C27F0C" w:rsidP="001461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0615">
              <w:rPr>
                <w:rFonts w:ascii="Times New Roman" w:hAnsi="Times New Roman" w:cs="Times New Roman"/>
                <w:sz w:val="20"/>
                <w:szCs w:val="20"/>
              </w:rPr>
              <w:t>Единица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F0C" w:rsidRPr="002D0615" w:rsidRDefault="00C27F0C" w:rsidP="001461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06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F0C" w:rsidRPr="002C1143" w:rsidRDefault="00C27F0C" w:rsidP="001461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F0C" w:rsidRPr="002C1143" w:rsidRDefault="00C27F0C" w:rsidP="001461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F0C" w:rsidRPr="002C1143" w:rsidRDefault="00C27F0C" w:rsidP="001461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F0C" w:rsidRPr="002C1143" w:rsidRDefault="00C27F0C" w:rsidP="001461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F0C" w:rsidRPr="002C1143" w:rsidRDefault="00C27F0C" w:rsidP="001461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27F0C" w:rsidRPr="002D0615" w:rsidRDefault="00C27F0C" w:rsidP="002C114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27F0C" w:rsidRPr="002D0615" w:rsidRDefault="00C27F0C" w:rsidP="00955F4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C27F0C" w:rsidRPr="00A0185F" w:rsidRDefault="00C27F0C" w:rsidP="009C4A2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C4A22">
        <w:rPr>
          <w:rFonts w:ascii="Times New Roman" w:hAnsi="Times New Roman" w:cs="Times New Roman"/>
          <w:sz w:val="28"/>
          <w:szCs w:val="28"/>
        </w:rPr>
        <w:t>3.2. Сведения о фактическом достижении показателей, характеризующих объем муниципальной работы:</w:t>
      </w:r>
    </w:p>
    <w:tbl>
      <w:tblPr>
        <w:tblW w:w="15309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134"/>
        <w:gridCol w:w="1134"/>
        <w:gridCol w:w="1134"/>
        <w:gridCol w:w="1134"/>
        <w:gridCol w:w="1134"/>
        <w:gridCol w:w="1134"/>
        <w:gridCol w:w="1134"/>
        <w:gridCol w:w="851"/>
        <w:gridCol w:w="850"/>
        <w:gridCol w:w="1134"/>
        <w:gridCol w:w="992"/>
        <w:gridCol w:w="1134"/>
        <w:gridCol w:w="1276"/>
        <w:gridCol w:w="1134"/>
      </w:tblGrid>
      <w:tr w:rsidR="00C27F0C" w:rsidRPr="002C1143">
        <w:trPr>
          <w:trHeight w:val="505"/>
        </w:trPr>
        <w:tc>
          <w:tcPr>
            <w:tcW w:w="1134" w:type="dxa"/>
            <w:vMerge w:val="restart"/>
            <w:vAlign w:val="center"/>
          </w:tcPr>
          <w:p w:rsidR="00C27F0C" w:rsidRPr="002C1143" w:rsidRDefault="00C27F0C" w:rsidP="002C1143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11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Уникаль-ный номер реестровой записи</w:t>
            </w:r>
          </w:p>
        </w:tc>
        <w:tc>
          <w:tcPr>
            <w:tcW w:w="3402" w:type="dxa"/>
            <w:gridSpan w:val="3"/>
            <w:vMerge w:val="restart"/>
            <w:vAlign w:val="center"/>
          </w:tcPr>
          <w:p w:rsidR="00C27F0C" w:rsidRPr="002C1143" w:rsidRDefault="00C27F0C" w:rsidP="002C1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11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Показатель, характеризующий содержание муниципальной работы</w:t>
            </w:r>
          </w:p>
        </w:tc>
        <w:tc>
          <w:tcPr>
            <w:tcW w:w="2268" w:type="dxa"/>
            <w:gridSpan w:val="2"/>
            <w:vMerge w:val="restart"/>
            <w:vAlign w:val="center"/>
          </w:tcPr>
          <w:p w:rsidR="00C27F0C" w:rsidRPr="002C1143" w:rsidRDefault="00C27F0C" w:rsidP="002C1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11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Показатель, характеризующий условия (формы) выполнения муниципальной работы</w:t>
            </w:r>
          </w:p>
        </w:tc>
        <w:tc>
          <w:tcPr>
            <w:tcW w:w="8505" w:type="dxa"/>
            <w:gridSpan w:val="8"/>
            <w:vAlign w:val="center"/>
          </w:tcPr>
          <w:p w:rsidR="00C27F0C" w:rsidRPr="002C1143" w:rsidRDefault="00C27F0C" w:rsidP="002C1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11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Показатель объема муниципальной работы</w:t>
            </w:r>
          </w:p>
        </w:tc>
      </w:tr>
      <w:tr w:rsidR="00C27F0C" w:rsidRPr="002C1143">
        <w:trPr>
          <w:trHeight w:val="1288"/>
        </w:trPr>
        <w:tc>
          <w:tcPr>
            <w:tcW w:w="1134" w:type="dxa"/>
            <w:vMerge/>
            <w:vAlign w:val="center"/>
          </w:tcPr>
          <w:p w:rsidR="00C27F0C" w:rsidRPr="002C1143" w:rsidRDefault="00C27F0C" w:rsidP="002C1143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gridSpan w:val="3"/>
            <w:vMerge/>
            <w:vAlign w:val="center"/>
          </w:tcPr>
          <w:p w:rsidR="00C27F0C" w:rsidRPr="002C1143" w:rsidRDefault="00C27F0C" w:rsidP="002C1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Merge/>
            <w:vAlign w:val="center"/>
          </w:tcPr>
          <w:p w:rsidR="00C27F0C" w:rsidRPr="002C1143" w:rsidRDefault="00C27F0C" w:rsidP="002C1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C27F0C" w:rsidRPr="002C1143" w:rsidRDefault="00C27F0C" w:rsidP="002C1143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C11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наимено-вание</w:t>
            </w:r>
          </w:p>
          <w:p w:rsidR="00C27F0C" w:rsidRPr="002C1143" w:rsidRDefault="00C27F0C" w:rsidP="002C1143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C11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показателя</w:t>
            </w:r>
          </w:p>
        </w:tc>
        <w:tc>
          <w:tcPr>
            <w:tcW w:w="1701" w:type="dxa"/>
            <w:gridSpan w:val="2"/>
            <w:vMerge w:val="restart"/>
            <w:vAlign w:val="center"/>
          </w:tcPr>
          <w:p w:rsidR="00C27F0C" w:rsidRPr="002C1143" w:rsidRDefault="00C27F0C" w:rsidP="002C1143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C11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единица измерения по ОКЕИ</w:t>
            </w:r>
          </w:p>
        </w:tc>
        <w:tc>
          <w:tcPr>
            <w:tcW w:w="1134" w:type="dxa"/>
            <w:vMerge w:val="restart"/>
            <w:vAlign w:val="center"/>
          </w:tcPr>
          <w:p w:rsidR="00C27F0C" w:rsidRPr="002C1143" w:rsidRDefault="00C27F0C" w:rsidP="002C1143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C11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утверждено в муници - пальном задании на год</w:t>
            </w:r>
          </w:p>
        </w:tc>
        <w:tc>
          <w:tcPr>
            <w:tcW w:w="992" w:type="dxa"/>
            <w:vMerge w:val="restart"/>
            <w:vAlign w:val="center"/>
          </w:tcPr>
          <w:p w:rsidR="00C27F0C" w:rsidRPr="002C1143" w:rsidRDefault="00C27F0C" w:rsidP="002C1143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C11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исполнено на отчет-ную дату</w:t>
            </w:r>
          </w:p>
        </w:tc>
        <w:tc>
          <w:tcPr>
            <w:tcW w:w="1134" w:type="dxa"/>
            <w:vMerge w:val="restart"/>
            <w:vAlign w:val="center"/>
          </w:tcPr>
          <w:p w:rsidR="00C27F0C" w:rsidRPr="002C1143" w:rsidRDefault="00C27F0C" w:rsidP="002C1143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C11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допустимое (возможное) отклонение</w:t>
            </w:r>
          </w:p>
        </w:tc>
        <w:tc>
          <w:tcPr>
            <w:tcW w:w="1276" w:type="dxa"/>
            <w:vMerge w:val="restart"/>
            <w:vAlign w:val="center"/>
          </w:tcPr>
          <w:p w:rsidR="00C27F0C" w:rsidRPr="002C1143" w:rsidRDefault="00C27F0C" w:rsidP="002C1143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C11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отклонение, превы-шающее допустимое (возможное) значение</w:t>
            </w:r>
          </w:p>
        </w:tc>
        <w:tc>
          <w:tcPr>
            <w:tcW w:w="1134" w:type="dxa"/>
            <w:vMerge w:val="restart"/>
            <w:vAlign w:val="center"/>
          </w:tcPr>
          <w:p w:rsidR="00C27F0C" w:rsidRPr="002C1143" w:rsidRDefault="00C27F0C" w:rsidP="002C1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C11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причина отклонения</w:t>
            </w:r>
          </w:p>
        </w:tc>
      </w:tr>
      <w:tr w:rsidR="00C27F0C" w:rsidRPr="002C1143">
        <w:trPr>
          <w:trHeight w:val="322"/>
        </w:trPr>
        <w:tc>
          <w:tcPr>
            <w:tcW w:w="1134" w:type="dxa"/>
            <w:vMerge/>
            <w:vAlign w:val="center"/>
          </w:tcPr>
          <w:p w:rsidR="00C27F0C" w:rsidRPr="002C1143" w:rsidRDefault="00C27F0C" w:rsidP="002C11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C27F0C" w:rsidRPr="002C1143" w:rsidRDefault="00C27F0C" w:rsidP="002C1143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C11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_________</w:t>
            </w:r>
          </w:p>
          <w:p w:rsidR="00C27F0C" w:rsidRPr="002C1143" w:rsidRDefault="00C27F0C" w:rsidP="002C1143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C11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(наимено-вание</w:t>
            </w:r>
          </w:p>
          <w:p w:rsidR="00C27F0C" w:rsidRPr="002C1143" w:rsidRDefault="00C27F0C" w:rsidP="002C1143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C11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показателя)</w:t>
            </w:r>
          </w:p>
        </w:tc>
        <w:tc>
          <w:tcPr>
            <w:tcW w:w="1134" w:type="dxa"/>
            <w:vMerge w:val="restart"/>
            <w:vAlign w:val="center"/>
          </w:tcPr>
          <w:p w:rsidR="00C27F0C" w:rsidRPr="002C1143" w:rsidRDefault="00C27F0C" w:rsidP="002C1143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C11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_________</w:t>
            </w:r>
          </w:p>
          <w:p w:rsidR="00C27F0C" w:rsidRPr="002C1143" w:rsidRDefault="00C27F0C" w:rsidP="002C1143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C11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(наимено-вание</w:t>
            </w:r>
          </w:p>
          <w:p w:rsidR="00C27F0C" w:rsidRPr="002C1143" w:rsidRDefault="00C27F0C" w:rsidP="002C1143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C11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показателя)</w:t>
            </w:r>
          </w:p>
        </w:tc>
        <w:tc>
          <w:tcPr>
            <w:tcW w:w="1134" w:type="dxa"/>
            <w:vMerge w:val="restart"/>
            <w:vAlign w:val="center"/>
          </w:tcPr>
          <w:p w:rsidR="00C27F0C" w:rsidRPr="002C1143" w:rsidRDefault="00C27F0C" w:rsidP="002C1143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C11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_________</w:t>
            </w:r>
          </w:p>
          <w:p w:rsidR="00C27F0C" w:rsidRPr="002C1143" w:rsidRDefault="00C27F0C" w:rsidP="002C1143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C11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(наимено-вание</w:t>
            </w:r>
          </w:p>
          <w:p w:rsidR="00C27F0C" w:rsidRPr="002C1143" w:rsidRDefault="00C27F0C" w:rsidP="002C1143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C11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показателя)</w:t>
            </w:r>
          </w:p>
        </w:tc>
        <w:tc>
          <w:tcPr>
            <w:tcW w:w="1134" w:type="dxa"/>
            <w:vMerge w:val="restart"/>
            <w:vAlign w:val="center"/>
          </w:tcPr>
          <w:p w:rsidR="00C27F0C" w:rsidRPr="002C1143" w:rsidRDefault="00C27F0C" w:rsidP="002C1143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C11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_________</w:t>
            </w:r>
          </w:p>
          <w:p w:rsidR="00C27F0C" w:rsidRPr="002C1143" w:rsidRDefault="00C27F0C" w:rsidP="002C1143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C11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(наимено-вание</w:t>
            </w:r>
          </w:p>
          <w:p w:rsidR="00C27F0C" w:rsidRPr="002C1143" w:rsidRDefault="00C27F0C" w:rsidP="002C1143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C11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показателя)</w:t>
            </w:r>
          </w:p>
        </w:tc>
        <w:tc>
          <w:tcPr>
            <w:tcW w:w="1134" w:type="dxa"/>
            <w:vMerge w:val="restart"/>
            <w:vAlign w:val="center"/>
          </w:tcPr>
          <w:p w:rsidR="00C27F0C" w:rsidRPr="002C1143" w:rsidRDefault="00C27F0C" w:rsidP="002C1143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C11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__________</w:t>
            </w:r>
          </w:p>
          <w:p w:rsidR="00C27F0C" w:rsidRPr="002C1143" w:rsidRDefault="00C27F0C" w:rsidP="002C1143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C11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(наимено-вание</w:t>
            </w:r>
          </w:p>
          <w:p w:rsidR="00C27F0C" w:rsidRPr="002C1143" w:rsidRDefault="00C27F0C" w:rsidP="002C1143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C11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показателя)</w:t>
            </w:r>
          </w:p>
        </w:tc>
        <w:tc>
          <w:tcPr>
            <w:tcW w:w="1134" w:type="dxa"/>
            <w:vMerge/>
            <w:vAlign w:val="center"/>
          </w:tcPr>
          <w:p w:rsidR="00C27F0C" w:rsidRPr="002C1143" w:rsidRDefault="00C27F0C" w:rsidP="002C1143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Merge/>
            <w:vAlign w:val="center"/>
          </w:tcPr>
          <w:p w:rsidR="00C27F0C" w:rsidRPr="002C1143" w:rsidRDefault="00C27F0C" w:rsidP="002C1143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C27F0C" w:rsidRPr="002C1143" w:rsidRDefault="00C27F0C" w:rsidP="002C1143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:rsidR="00C27F0C" w:rsidRPr="002C1143" w:rsidRDefault="00C27F0C" w:rsidP="002C1143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C27F0C" w:rsidRPr="002C1143" w:rsidRDefault="00C27F0C" w:rsidP="002C1143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</w:tcPr>
          <w:p w:rsidR="00C27F0C" w:rsidRPr="002C1143" w:rsidRDefault="00C27F0C" w:rsidP="002C1143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C27F0C" w:rsidRPr="002C1143" w:rsidRDefault="00C27F0C" w:rsidP="002C1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C27F0C" w:rsidRPr="002C1143">
        <w:trPr>
          <w:trHeight w:val="786"/>
        </w:trPr>
        <w:tc>
          <w:tcPr>
            <w:tcW w:w="1134" w:type="dxa"/>
            <w:vMerge/>
            <w:vAlign w:val="center"/>
          </w:tcPr>
          <w:p w:rsidR="00C27F0C" w:rsidRPr="002C1143" w:rsidRDefault="00C27F0C" w:rsidP="002C11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vMerge/>
            <w:vAlign w:val="center"/>
          </w:tcPr>
          <w:p w:rsidR="00C27F0C" w:rsidRPr="002C1143" w:rsidRDefault="00C27F0C" w:rsidP="002C1143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vMerge/>
            <w:vAlign w:val="center"/>
          </w:tcPr>
          <w:p w:rsidR="00C27F0C" w:rsidRPr="002C1143" w:rsidRDefault="00C27F0C" w:rsidP="002C1143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vMerge/>
            <w:vAlign w:val="center"/>
          </w:tcPr>
          <w:p w:rsidR="00C27F0C" w:rsidRPr="002C1143" w:rsidRDefault="00C27F0C" w:rsidP="002C1143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vMerge/>
            <w:vAlign w:val="center"/>
          </w:tcPr>
          <w:p w:rsidR="00C27F0C" w:rsidRPr="002C1143" w:rsidRDefault="00C27F0C" w:rsidP="002C1143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vMerge/>
            <w:vAlign w:val="center"/>
          </w:tcPr>
          <w:p w:rsidR="00C27F0C" w:rsidRPr="002C1143" w:rsidRDefault="00C27F0C" w:rsidP="002C1143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vMerge/>
            <w:vAlign w:val="center"/>
          </w:tcPr>
          <w:p w:rsidR="00C27F0C" w:rsidRPr="002C1143" w:rsidRDefault="00C27F0C" w:rsidP="002C1143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  <w:vAlign w:val="center"/>
          </w:tcPr>
          <w:p w:rsidR="00C27F0C" w:rsidRPr="002C1143" w:rsidRDefault="00C27F0C" w:rsidP="002C1143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C11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наимено-вание</w:t>
            </w:r>
          </w:p>
        </w:tc>
        <w:tc>
          <w:tcPr>
            <w:tcW w:w="850" w:type="dxa"/>
            <w:vAlign w:val="center"/>
          </w:tcPr>
          <w:p w:rsidR="00C27F0C" w:rsidRPr="002C1143" w:rsidRDefault="00C27F0C" w:rsidP="002C1143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C11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код</w:t>
            </w:r>
          </w:p>
        </w:tc>
        <w:tc>
          <w:tcPr>
            <w:tcW w:w="1134" w:type="dxa"/>
            <w:vMerge/>
            <w:vAlign w:val="center"/>
          </w:tcPr>
          <w:p w:rsidR="00C27F0C" w:rsidRPr="002C1143" w:rsidRDefault="00C27F0C" w:rsidP="002C11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vMerge/>
            <w:vAlign w:val="center"/>
          </w:tcPr>
          <w:p w:rsidR="00C27F0C" w:rsidRPr="002C1143" w:rsidRDefault="00C27F0C" w:rsidP="002C11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vMerge/>
            <w:vAlign w:val="center"/>
          </w:tcPr>
          <w:p w:rsidR="00C27F0C" w:rsidRPr="002C1143" w:rsidRDefault="00C27F0C" w:rsidP="002C11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vMerge/>
            <w:vAlign w:val="center"/>
          </w:tcPr>
          <w:p w:rsidR="00C27F0C" w:rsidRPr="002C1143" w:rsidRDefault="00C27F0C" w:rsidP="002C11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vMerge/>
            <w:vAlign w:val="center"/>
          </w:tcPr>
          <w:p w:rsidR="00C27F0C" w:rsidRPr="002C1143" w:rsidRDefault="00C27F0C" w:rsidP="002C11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C27F0C" w:rsidRPr="002C1143">
        <w:trPr>
          <w:trHeight w:val="295"/>
        </w:trPr>
        <w:tc>
          <w:tcPr>
            <w:tcW w:w="1134" w:type="dxa"/>
            <w:vAlign w:val="center"/>
          </w:tcPr>
          <w:p w:rsidR="00C27F0C" w:rsidRPr="002C1143" w:rsidRDefault="00C27F0C" w:rsidP="002C1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11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vAlign w:val="center"/>
          </w:tcPr>
          <w:p w:rsidR="00C27F0C" w:rsidRPr="002C1143" w:rsidRDefault="00C27F0C" w:rsidP="002C1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11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 w:rsidR="00C27F0C" w:rsidRPr="002C1143" w:rsidRDefault="00C27F0C" w:rsidP="002C1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11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34" w:type="dxa"/>
            <w:vAlign w:val="center"/>
          </w:tcPr>
          <w:p w:rsidR="00C27F0C" w:rsidRPr="002C1143" w:rsidRDefault="00C27F0C" w:rsidP="002C1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11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134" w:type="dxa"/>
            <w:vAlign w:val="center"/>
          </w:tcPr>
          <w:p w:rsidR="00C27F0C" w:rsidRPr="002C1143" w:rsidRDefault="00C27F0C" w:rsidP="002C1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11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134" w:type="dxa"/>
            <w:vAlign w:val="center"/>
          </w:tcPr>
          <w:p w:rsidR="00C27F0C" w:rsidRPr="002C1143" w:rsidRDefault="00C27F0C" w:rsidP="002C1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11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134" w:type="dxa"/>
            <w:vAlign w:val="center"/>
          </w:tcPr>
          <w:p w:rsidR="00C27F0C" w:rsidRPr="002C1143" w:rsidRDefault="00C27F0C" w:rsidP="002C1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11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851" w:type="dxa"/>
            <w:vAlign w:val="center"/>
          </w:tcPr>
          <w:p w:rsidR="00C27F0C" w:rsidRPr="002C1143" w:rsidRDefault="00C27F0C" w:rsidP="002C1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11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850" w:type="dxa"/>
            <w:vAlign w:val="center"/>
          </w:tcPr>
          <w:p w:rsidR="00C27F0C" w:rsidRPr="002C1143" w:rsidRDefault="00C27F0C" w:rsidP="002C1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11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134" w:type="dxa"/>
            <w:vAlign w:val="center"/>
          </w:tcPr>
          <w:p w:rsidR="00C27F0C" w:rsidRPr="002C1143" w:rsidRDefault="00C27F0C" w:rsidP="002C1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11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:rsidR="00C27F0C" w:rsidRPr="002C1143" w:rsidRDefault="00C27F0C" w:rsidP="002C1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11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134" w:type="dxa"/>
            <w:vAlign w:val="center"/>
          </w:tcPr>
          <w:p w:rsidR="00C27F0C" w:rsidRPr="002C1143" w:rsidRDefault="00C27F0C" w:rsidP="002C1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11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276" w:type="dxa"/>
            <w:vAlign w:val="center"/>
          </w:tcPr>
          <w:p w:rsidR="00C27F0C" w:rsidRPr="002C1143" w:rsidRDefault="00C27F0C" w:rsidP="002C1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11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134" w:type="dxa"/>
            <w:vAlign w:val="center"/>
          </w:tcPr>
          <w:p w:rsidR="00C27F0C" w:rsidRPr="002C1143" w:rsidRDefault="00C27F0C" w:rsidP="002C1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11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</w:tr>
      <w:tr w:rsidR="00C27F0C" w:rsidRPr="002C1143">
        <w:trPr>
          <w:trHeight w:val="293"/>
        </w:trPr>
        <w:tc>
          <w:tcPr>
            <w:tcW w:w="1134" w:type="dxa"/>
            <w:vAlign w:val="center"/>
          </w:tcPr>
          <w:p w:rsidR="00C27F0C" w:rsidRPr="002C1143" w:rsidRDefault="00C27F0C" w:rsidP="002C11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D0615">
              <w:rPr>
                <w:rFonts w:ascii="Times New Roman" w:hAnsi="Times New Roman" w:cs="Times New Roman"/>
                <w:sz w:val="18"/>
                <w:szCs w:val="18"/>
              </w:rPr>
              <w:t>748850000131033440330038100000000000001100102</w:t>
            </w:r>
          </w:p>
        </w:tc>
        <w:tc>
          <w:tcPr>
            <w:tcW w:w="1134" w:type="dxa"/>
            <w:vAlign w:val="center"/>
          </w:tcPr>
          <w:p w:rsidR="00C27F0C" w:rsidRPr="002C1143" w:rsidRDefault="00C27F0C" w:rsidP="001461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34" w:type="dxa"/>
            <w:vAlign w:val="center"/>
          </w:tcPr>
          <w:p w:rsidR="00C27F0C" w:rsidRPr="002C1143" w:rsidRDefault="00C27F0C" w:rsidP="001461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34" w:type="dxa"/>
            <w:vAlign w:val="center"/>
          </w:tcPr>
          <w:p w:rsidR="00C27F0C" w:rsidRPr="002C1143" w:rsidRDefault="00C27F0C" w:rsidP="001461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34" w:type="dxa"/>
            <w:vAlign w:val="center"/>
          </w:tcPr>
          <w:p w:rsidR="00C27F0C" w:rsidRPr="002C1143" w:rsidRDefault="00C27F0C" w:rsidP="001461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34" w:type="dxa"/>
            <w:vAlign w:val="center"/>
          </w:tcPr>
          <w:p w:rsidR="00C27F0C" w:rsidRPr="002C1143" w:rsidRDefault="00C27F0C" w:rsidP="001461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34" w:type="dxa"/>
            <w:vAlign w:val="center"/>
          </w:tcPr>
          <w:p w:rsidR="00C27F0C" w:rsidRPr="002C1143" w:rsidRDefault="00C27F0C" w:rsidP="001461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851" w:type="dxa"/>
            <w:vAlign w:val="center"/>
          </w:tcPr>
          <w:p w:rsidR="00C27F0C" w:rsidRPr="002C1143" w:rsidRDefault="00C27F0C" w:rsidP="001461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850" w:type="dxa"/>
            <w:vAlign w:val="center"/>
          </w:tcPr>
          <w:p w:rsidR="00C27F0C" w:rsidRPr="002C1143" w:rsidRDefault="00C27F0C" w:rsidP="001461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34" w:type="dxa"/>
            <w:vAlign w:val="center"/>
          </w:tcPr>
          <w:p w:rsidR="00C27F0C" w:rsidRPr="002C1143" w:rsidRDefault="00C27F0C" w:rsidP="001461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992" w:type="dxa"/>
            <w:vAlign w:val="center"/>
          </w:tcPr>
          <w:p w:rsidR="00C27F0C" w:rsidRPr="002C1143" w:rsidRDefault="00C27F0C" w:rsidP="001461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34" w:type="dxa"/>
            <w:vAlign w:val="center"/>
          </w:tcPr>
          <w:p w:rsidR="00C27F0C" w:rsidRPr="002C1143" w:rsidRDefault="00C27F0C" w:rsidP="001461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76" w:type="dxa"/>
            <w:vAlign w:val="center"/>
          </w:tcPr>
          <w:p w:rsidR="00C27F0C" w:rsidRPr="002C1143" w:rsidRDefault="00C27F0C" w:rsidP="001461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34" w:type="dxa"/>
            <w:vAlign w:val="center"/>
          </w:tcPr>
          <w:p w:rsidR="00C27F0C" w:rsidRPr="002C1143" w:rsidRDefault="00C27F0C" w:rsidP="001461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</w:t>
            </w:r>
          </w:p>
        </w:tc>
      </w:tr>
    </w:tbl>
    <w:p w:rsidR="00C27F0C" w:rsidRDefault="00C27F0C" w:rsidP="0040350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C27F0C" w:rsidRDefault="00C27F0C" w:rsidP="00955F4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C27F0C" w:rsidRDefault="00C27F0C" w:rsidP="00955F4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C27F0C" w:rsidRDefault="00C27F0C" w:rsidP="00955F4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C27F0C" w:rsidRDefault="00C27F0C" w:rsidP="00955F4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C27F0C" w:rsidRDefault="00C27F0C" w:rsidP="00955F4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C27F0C" w:rsidRDefault="00C27F0C" w:rsidP="00955F4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C27F0C" w:rsidRDefault="00C27F0C" w:rsidP="00955F4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C27F0C" w:rsidRDefault="00C27F0C" w:rsidP="00955F4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C27F0C" w:rsidRDefault="00C27F0C" w:rsidP="00955F4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C27F0C" w:rsidRDefault="00C27F0C" w:rsidP="00955F4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C27F0C" w:rsidRDefault="00C27F0C" w:rsidP="00955F4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C27F0C" w:rsidRDefault="00C27F0C" w:rsidP="00955F4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C27F0C" w:rsidRDefault="00C27F0C" w:rsidP="00955F4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C27F0C" w:rsidRDefault="00C27F0C" w:rsidP="00955F4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C27F0C" w:rsidRDefault="00C27F0C" w:rsidP="00955F4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C27F0C" w:rsidRDefault="00C27F0C" w:rsidP="00955F4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C27F0C" w:rsidRPr="002D0615" w:rsidRDefault="00C27F0C" w:rsidP="00955F4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noProof/>
          <w:lang w:eastAsia="ru-RU"/>
        </w:rPr>
        <w:pict>
          <v:rect id="_x0000_s1031" style="position:absolute;left:0;text-align:left;margin-left:671.55pt;margin-top:14.4pt;width:69.75pt;height:41.25pt;z-index:251663360;visibility:visible" strokeweight="1.5pt">
            <v:textbox>
              <w:txbxContent>
                <w:p w:rsidR="00C27F0C" w:rsidRPr="00EA6684" w:rsidRDefault="00C27F0C" w:rsidP="00955F43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30.026.1</w:t>
                  </w:r>
                </w:p>
              </w:txbxContent>
            </v:textbox>
          </v:rect>
        </w:pict>
      </w:r>
      <w:r w:rsidRPr="002D0615">
        <w:rPr>
          <w:rFonts w:ascii="Times New Roman" w:hAnsi="Times New Roman" w:cs="Times New Roman"/>
          <w:sz w:val="28"/>
          <w:szCs w:val="28"/>
          <w:lang w:eastAsia="ru-RU"/>
        </w:rPr>
        <w:t xml:space="preserve">Раздел </w:t>
      </w:r>
      <w:r>
        <w:rPr>
          <w:rFonts w:ascii="Times New Roman" w:hAnsi="Times New Roman" w:cs="Times New Roman"/>
          <w:sz w:val="28"/>
          <w:szCs w:val="28"/>
          <w:lang w:eastAsia="ru-RU"/>
        </w:rPr>
        <w:t>3</w:t>
      </w:r>
    </w:p>
    <w:p w:rsidR="00C27F0C" w:rsidRPr="002D0615" w:rsidRDefault="00C27F0C" w:rsidP="00955F43">
      <w:pPr>
        <w:autoSpaceDE w:val="0"/>
        <w:autoSpaceDN w:val="0"/>
        <w:adjustRightInd w:val="0"/>
        <w:spacing w:after="0" w:line="240" w:lineRule="auto"/>
        <w:ind w:left="9912" w:firstLine="708"/>
        <w:rPr>
          <w:rFonts w:ascii="Times New Roman" w:hAnsi="Times New Roman" w:cs="Times New Roman"/>
          <w:sz w:val="12"/>
          <w:szCs w:val="12"/>
          <w:lang w:eastAsia="ru-RU"/>
        </w:rPr>
      </w:pPr>
      <w:r w:rsidRPr="002D0615">
        <w:rPr>
          <w:rFonts w:ascii="Times New Roman" w:hAnsi="Times New Roman" w:cs="Times New Roman"/>
          <w:sz w:val="24"/>
          <w:szCs w:val="24"/>
        </w:rPr>
        <w:t>Уникальный номер</w:t>
      </w:r>
    </w:p>
    <w:p w:rsidR="00C27F0C" w:rsidRPr="002D0615" w:rsidRDefault="00C27F0C" w:rsidP="00955F43">
      <w:pPr>
        <w:widowControl w:val="0"/>
        <w:autoSpaceDE w:val="0"/>
        <w:autoSpaceDN w:val="0"/>
        <w:adjustRightInd w:val="0"/>
        <w:spacing w:after="0" w:line="240" w:lineRule="auto"/>
        <w:ind w:left="10620"/>
        <w:rPr>
          <w:rFonts w:ascii="Times New Roman" w:hAnsi="Times New Roman" w:cs="Times New Roman"/>
          <w:sz w:val="24"/>
          <w:szCs w:val="24"/>
          <w:lang w:eastAsia="ru-RU"/>
        </w:rPr>
      </w:pPr>
      <w:r w:rsidRPr="002D0615">
        <w:rPr>
          <w:rFonts w:ascii="Times New Roman" w:hAnsi="Times New Roman" w:cs="Times New Roman"/>
          <w:sz w:val="24"/>
          <w:szCs w:val="24"/>
          <w:lang w:eastAsia="ru-RU"/>
        </w:rPr>
        <w:t>по базовому</w:t>
      </w:r>
    </w:p>
    <w:p w:rsidR="00C27F0C" w:rsidRPr="002D0615" w:rsidRDefault="00C27F0C" w:rsidP="00955F43">
      <w:pPr>
        <w:widowControl w:val="0"/>
        <w:autoSpaceDE w:val="0"/>
        <w:autoSpaceDN w:val="0"/>
        <w:adjustRightInd w:val="0"/>
        <w:spacing w:after="0" w:line="240" w:lineRule="auto"/>
        <w:ind w:left="9912" w:firstLine="708"/>
        <w:rPr>
          <w:rFonts w:ascii="Times New Roman" w:hAnsi="Times New Roman" w:cs="Times New Roman"/>
          <w:sz w:val="24"/>
          <w:szCs w:val="24"/>
          <w:lang w:eastAsia="ru-RU"/>
        </w:rPr>
      </w:pPr>
      <w:r w:rsidRPr="002D0615">
        <w:rPr>
          <w:rFonts w:ascii="Times New Roman" w:hAnsi="Times New Roman" w:cs="Times New Roman"/>
          <w:sz w:val="24"/>
          <w:szCs w:val="24"/>
          <w:lang w:eastAsia="ru-RU"/>
        </w:rPr>
        <w:t>(отраслевому) перечню</w:t>
      </w:r>
    </w:p>
    <w:p w:rsidR="00C27F0C" w:rsidRPr="002D0615" w:rsidRDefault="00C27F0C" w:rsidP="00955F4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27F0C" w:rsidRPr="002D0615" w:rsidRDefault="00C27F0C" w:rsidP="00955F43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right="-31"/>
        <w:rPr>
          <w:rFonts w:ascii="Times New Roman" w:hAnsi="Times New Roman" w:cs="Times New Roman"/>
          <w:sz w:val="28"/>
          <w:szCs w:val="28"/>
          <w:lang w:eastAsia="ru-RU"/>
        </w:rPr>
      </w:pPr>
      <w:r w:rsidRPr="002D0615">
        <w:rPr>
          <w:rFonts w:ascii="Times New Roman" w:hAnsi="Times New Roman" w:cs="Times New Roman"/>
          <w:sz w:val="28"/>
          <w:szCs w:val="28"/>
        </w:rPr>
        <w:t>1.</w:t>
      </w:r>
      <w:r w:rsidRPr="002D0615">
        <w:rPr>
          <w:rFonts w:ascii="Times New Roman" w:hAnsi="Times New Roman" w:cs="Times New Roman"/>
          <w:sz w:val="28"/>
          <w:szCs w:val="28"/>
        </w:rPr>
        <w:tab/>
        <w:t xml:space="preserve">Наименование муниципальной </w:t>
      </w:r>
      <w:r>
        <w:rPr>
          <w:rFonts w:ascii="Times New Roman" w:hAnsi="Times New Roman" w:cs="Times New Roman"/>
          <w:sz w:val="28"/>
          <w:szCs w:val="28"/>
        </w:rPr>
        <w:t xml:space="preserve">работы </w:t>
      </w:r>
      <w:r w:rsidRPr="002D0615">
        <w:rPr>
          <w:rFonts w:ascii="Times New Roman" w:hAnsi="Times New Roman" w:cs="Times New Roman"/>
          <w:sz w:val="28"/>
          <w:szCs w:val="28"/>
          <w:u w:val="single"/>
        </w:rPr>
        <w:t>Организация и проведение физкультурных и спортивных мероприятий в рамках Всероссийского физкультурно-спортивного комплекса "Готов к труду и обороне" (ГТО) (за исключением тестирования выполнения нормативов испытаний комплекса ГТО)</w:t>
      </w:r>
    </w:p>
    <w:p w:rsidR="00C27F0C" w:rsidRDefault="00C27F0C" w:rsidP="00955F43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right="-31"/>
        <w:rPr>
          <w:rFonts w:ascii="Times New Roman" w:hAnsi="Times New Roman" w:cs="Times New Roman"/>
          <w:sz w:val="28"/>
          <w:szCs w:val="28"/>
          <w:lang w:eastAsia="ru-RU"/>
        </w:rPr>
      </w:pPr>
    </w:p>
    <w:p w:rsidR="00C27F0C" w:rsidRPr="002D0615" w:rsidRDefault="00C27F0C" w:rsidP="00955F43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right="-31"/>
        <w:rPr>
          <w:rFonts w:ascii="Times New Roman" w:hAnsi="Times New Roman" w:cs="Times New Roman"/>
          <w:sz w:val="28"/>
          <w:szCs w:val="28"/>
          <w:lang w:eastAsia="ru-RU"/>
        </w:rPr>
      </w:pPr>
      <w:r w:rsidRPr="002D0615">
        <w:rPr>
          <w:rFonts w:ascii="Times New Roman" w:hAnsi="Times New Roman" w:cs="Times New Roman"/>
          <w:sz w:val="28"/>
          <w:szCs w:val="28"/>
          <w:lang w:eastAsia="ru-RU"/>
        </w:rPr>
        <w:t>2.</w:t>
      </w:r>
      <w:r w:rsidRPr="002D0615">
        <w:rPr>
          <w:rFonts w:ascii="Times New Roman" w:hAnsi="Times New Roman" w:cs="Times New Roman"/>
          <w:sz w:val="28"/>
          <w:szCs w:val="28"/>
          <w:lang w:eastAsia="ru-RU"/>
        </w:rPr>
        <w:tab/>
        <w:t xml:space="preserve">Категории потребителей муниципальной </w:t>
      </w:r>
      <w:r>
        <w:rPr>
          <w:rFonts w:ascii="Times New Roman" w:hAnsi="Times New Roman" w:cs="Times New Roman"/>
          <w:sz w:val="28"/>
          <w:szCs w:val="28"/>
        </w:rPr>
        <w:t xml:space="preserve">работы </w:t>
      </w:r>
      <w:r w:rsidRPr="002D0615">
        <w:rPr>
          <w:rFonts w:ascii="Times New Roman" w:hAnsi="Times New Roman" w:cs="Times New Roman"/>
          <w:sz w:val="28"/>
          <w:szCs w:val="28"/>
          <w:u w:val="single"/>
          <w:lang w:eastAsia="ru-RU"/>
        </w:rPr>
        <w:t>В интересах общества</w:t>
      </w:r>
    </w:p>
    <w:p w:rsidR="00C27F0C" w:rsidRPr="009C4A22" w:rsidRDefault="00C27F0C" w:rsidP="009C4A2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3.</w:t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9C4A22">
        <w:rPr>
          <w:rFonts w:ascii="Times New Roman" w:hAnsi="Times New Roman" w:cs="Times New Roman"/>
          <w:sz w:val="28"/>
          <w:szCs w:val="28"/>
          <w:lang w:eastAsia="ru-RU"/>
        </w:rPr>
        <w:t>Сведения о фактическом достижении показателей, характеризующих объем и (или) качество муниципальной</w:t>
      </w:r>
      <w:r>
        <w:rPr>
          <w:rFonts w:ascii="Times New Roman" w:hAnsi="Times New Roman" w:cs="Times New Roman"/>
          <w:sz w:val="28"/>
          <w:szCs w:val="28"/>
        </w:rPr>
        <w:t>работы</w:t>
      </w:r>
      <w:r w:rsidRPr="009C4A22">
        <w:rPr>
          <w:rFonts w:ascii="Times New Roman" w:hAnsi="Times New Roman" w:cs="Times New Roman"/>
          <w:sz w:val="28"/>
          <w:szCs w:val="28"/>
          <w:lang w:eastAsia="ru-RU"/>
        </w:rPr>
        <w:t xml:space="preserve">: </w:t>
      </w:r>
    </w:p>
    <w:p w:rsidR="00C27F0C" w:rsidRPr="009C4A22" w:rsidRDefault="00C27F0C" w:rsidP="009C4A2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C27F0C" w:rsidRDefault="00C27F0C" w:rsidP="009C4A2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3.1.</w:t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9C4A22">
        <w:rPr>
          <w:rFonts w:ascii="Times New Roman" w:hAnsi="Times New Roman" w:cs="Times New Roman"/>
          <w:sz w:val="28"/>
          <w:szCs w:val="28"/>
          <w:lang w:eastAsia="ru-RU"/>
        </w:rPr>
        <w:t>Сведения о фактическом достижении показателей, характеризующих качество муниципальной</w:t>
      </w:r>
      <w:r>
        <w:rPr>
          <w:rFonts w:ascii="Times New Roman" w:hAnsi="Times New Roman" w:cs="Times New Roman"/>
          <w:sz w:val="28"/>
          <w:szCs w:val="28"/>
        </w:rPr>
        <w:t>работы</w:t>
      </w:r>
      <w:r w:rsidRPr="009C4A22">
        <w:rPr>
          <w:rFonts w:ascii="Times New Roman" w:hAnsi="Times New Roman" w:cs="Times New Roman"/>
          <w:sz w:val="28"/>
          <w:szCs w:val="28"/>
          <w:lang w:eastAsia="ru-RU"/>
        </w:rPr>
        <w:t>:</w:t>
      </w:r>
    </w:p>
    <w:p w:rsidR="00C27F0C" w:rsidRPr="009C4A22" w:rsidRDefault="00C27F0C" w:rsidP="009C4A2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tbl>
      <w:tblPr>
        <w:tblW w:w="15451" w:type="dxa"/>
        <w:tblInd w:w="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135"/>
        <w:gridCol w:w="1134"/>
        <w:gridCol w:w="1134"/>
        <w:gridCol w:w="1134"/>
        <w:gridCol w:w="1276"/>
        <w:gridCol w:w="1134"/>
        <w:gridCol w:w="1134"/>
        <w:gridCol w:w="1134"/>
        <w:gridCol w:w="708"/>
        <w:gridCol w:w="1134"/>
        <w:gridCol w:w="993"/>
        <w:gridCol w:w="1134"/>
        <w:gridCol w:w="1417"/>
        <w:gridCol w:w="850"/>
      </w:tblGrid>
      <w:tr w:rsidR="00C27F0C" w:rsidRPr="002C1143">
        <w:trPr>
          <w:trHeight w:val="318"/>
        </w:trPr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27F0C" w:rsidRPr="002C1143" w:rsidRDefault="00C27F0C" w:rsidP="002C1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143">
              <w:rPr>
                <w:rFonts w:ascii="Times New Roman" w:hAnsi="Times New Roman" w:cs="Times New Roman"/>
                <w:sz w:val="24"/>
                <w:szCs w:val="24"/>
              </w:rPr>
              <w:t>Уникаль-ный номер реестровой записи</w:t>
            </w:r>
          </w:p>
        </w:tc>
        <w:tc>
          <w:tcPr>
            <w:tcW w:w="340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27F0C" w:rsidRPr="002C1143" w:rsidRDefault="00C27F0C" w:rsidP="002C1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1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Показатель, характеризующий содержание муниципальной работы</w:t>
            </w:r>
          </w:p>
        </w:tc>
        <w:tc>
          <w:tcPr>
            <w:tcW w:w="24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27F0C" w:rsidRPr="002C1143" w:rsidRDefault="00C27F0C" w:rsidP="002C1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1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Показатель, характеризующий условия (формы) выполнения муниципальной работы</w:t>
            </w:r>
          </w:p>
        </w:tc>
        <w:tc>
          <w:tcPr>
            <w:tcW w:w="85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F0C" w:rsidRPr="002C1143" w:rsidRDefault="00C27F0C" w:rsidP="002C1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1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Показатель качества муниципальной работы</w:t>
            </w:r>
          </w:p>
        </w:tc>
      </w:tr>
      <w:tr w:rsidR="00C27F0C" w:rsidRPr="002C1143">
        <w:trPr>
          <w:trHeight w:val="20"/>
        </w:trPr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7F0C" w:rsidRPr="002C1143" w:rsidRDefault="00C27F0C" w:rsidP="002C1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27F0C" w:rsidRPr="002C1143" w:rsidRDefault="00C27F0C" w:rsidP="002C1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27F0C" w:rsidRPr="002C1143" w:rsidRDefault="00C27F0C" w:rsidP="002C1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27F0C" w:rsidRPr="002C1143" w:rsidRDefault="00C27F0C" w:rsidP="002C1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C11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наименова-ние</w:t>
            </w:r>
          </w:p>
          <w:p w:rsidR="00C27F0C" w:rsidRPr="002C1143" w:rsidRDefault="00C27F0C" w:rsidP="002C1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11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показателя</w:t>
            </w:r>
          </w:p>
        </w:tc>
        <w:tc>
          <w:tcPr>
            <w:tcW w:w="184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27F0C" w:rsidRPr="002C1143" w:rsidRDefault="00C27F0C" w:rsidP="002C1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C11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единица </w:t>
            </w:r>
          </w:p>
          <w:p w:rsidR="00C27F0C" w:rsidRPr="002C1143" w:rsidRDefault="00C27F0C" w:rsidP="002C1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11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измерения по ОКЕИ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27F0C" w:rsidRPr="002C1143" w:rsidRDefault="00C27F0C" w:rsidP="002C1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27F0C" w:rsidRPr="002C1143" w:rsidRDefault="00C27F0C" w:rsidP="002C1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27F0C" w:rsidRPr="002C1143" w:rsidRDefault="00C27F0C" w:rsidP="002C1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27F0C" w:rsidRPr="002C1143" w:rsidRDefault="00C27F0C" w:rsidP="002C1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27F0C" w:rsidRPr="002C1143" w:rsidRDefault="00C27F0C" w:rsidP="002C1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27F0C" w:rsidRPr="002C1143">
        <w:trPr>
          <w:trHeight w:val="276"/>
        </w:trPr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7F0C" w:rsidRPr="002C1143" w:rsidRDefault="00C27F0C" w:rsidP="002C1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27F0C" w:rsidRPr="002C1143" w:rsidRDefault="00C27F0C" w:rsidP="002C1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27F0C" w:rsidRPr="002C1143" w:rsidRDefault="00C27F0C" w:rsidP="002C1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7F0C" w:rsidRPr="002C1143" w:rsidRDefault="00C27F0C" w:rsidP="002C1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84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F0C" w:rsidRPr="002C1143" w:rsidRDefault="00C27F0C" w:rsidP="002C1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7F0C" w:rsidRPr="002C1143" w:rsidRDefault="00C27F0C" w:rsidP="002C1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1143">
              <w:rPr>
                <w:rFonts w:ascii="Times New Roman" w:hAnsi="Times New Roman" w:cs="Times New Roman"/>
                <w:sz w:val="20"/>
                <w:szCs w:val="20"/>
              </w:rPr>
              <w:t>утверждено в муници - пальном задании  на год</w:t>
            </w:r>
          </w:p>
        </w:tc>
        <w:tc>
          <w:tcPr>
            <w:tcW w:w="99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7F0C" w:rsidRPr="002C1143" w:rsidRDefault="00C27F0C" w:rsidP="002C1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1143">
              <w:rPr>
                <w:rFonts w:ascii="Times New Roman" w:hAnsi="Times New Roman" w:cs="Times New Roman"/>
                <w:sz w:val="20"/>
                <w:szCs w:val="20"/>
              </w:rPr>
              <w:t>исполнено на отчетную дату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7F0C" w:rsidRPr="002C1143" w:rsidRDefault="00C27F0C" w:rsidP="002C1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1143">
              <w:rPr>
                <w:rFonts w:ascii="Times New Roman" w:hAnsi="Times New Roman" w:cs="Times New Roman"/>
                <w:sz w:val="20"/>
                <w:szCs w:val="20"/>
              </w:rPr>
              <w:t>допустимое (возможное) отклонение</w:t>
            </w:r>
          </w:p>
        </w:tc>
        <w:tc>
          <w:tcPr>
            <w:tcW w:w="141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7F0C" w:rsidRPr="002C1143" w:rsidRDefault="00C27F0C" w:rsidP="002C1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1143">
              <w:rPr>
                <w:rFonts w:ascii="Times New Roman" w:hAnsi="Times New Roman" w:cs="Times New Roman"/>
                <w:sz w:val="20"/>
                <w:szCs w:val="20"/>
              </w:rPr>
              <w:t>отклонение превышающее, допустимое (возможное) значение</w:t>
            </w:r>
          </w:p>
        </w:tc>
        <w:tc>
          <w:tcPr>
            <w:tcW w:w="85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7F0C" w:rsidRPr="002C1143" w:rsidRDefault="00C27F0C" w:rsidP="002C1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1143">
              <w:rPr>
                <w:rFonts w:ascii="Times New Roman" w:hAnsi="Times New Roman" w:cs="Times New Roman"/>
                <w:sz w:val="20"/>
                <w:szCs w:val="20"/>
              </w:rPr>
              <w:t>причина отклонения</w:t>
            </w:r>
          </w:p>
        </w:tc>
      </w:tr>
      <w:tr w:rsidR="00C27F0C" w:rsidRPr="002C1143">
        <w:tc>
          <w:tcPr>
            <w:tcW w:w="11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F0C" w:rsidRPr="002C1143" w:rsidRDefault="00C27F0C" w:rsidP="002C1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F0C" w:rsidRPr="002C1143" w:rsidRDefault="00C27F0C" w:rsidP="002C1143">
            <w:pPr>
              <w:autoSpaceDE w:val="0"/>
              <w:autoSpaceDN w:val="0"/>
              <w:adjustRightInd w:val="0"/>
              <w:spacing w:after="0" w:line="240" w:lineRule="auto"/>
              <w:ind w:left="-62" w:right="-62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C11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___________</w:t>
            </w:r>
          </w:p>
          <w:p w:rsidR="00C27F0C" w:rsidRPr="002C1143" w:rsidRDefault="00C27F0C" w:rsidP="002C1143">
            <w:pPr>
              <w:autoSpaceDE w:val="0"/>
              <w:autoSpaceDN w:val="0"/>
              <w:adjustRightInd w:val="0"/>
              <w:spacing w:after="0" w:line="240" w:lineRule="auto"/>
              <w:ind w:left="-62" w:right="-62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C11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(наименова-ние</w:t>
            </w:r>
          </w:p>
          <w:p w:rsidR="00C27F0C" w:rsidRPr="002C1143" w:rsidRDefault="00C27F0C" w:rsidP="002C1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2" w:right="-6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11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показателя)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F0C" w:rsidRPr="002C1143" w:rsidRDefault="00C27F0C" w:rsidP="002C1143">
            <w:pPr>
              <w:autoSpaceDE w:val="0"/>
              <w:autoSpaceDN w:val="0"/>
              <w:adjustRightInd w:val="0"/>
              <w:spacing w:after="0" w:line="240" w:lineRule="auto"/>
              <w:ind w:left="-62" w:right="-62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C11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____________</w:t>
            </w:r>
          </w:p>
          <w:p w:rsidR="00C27F0C" w:rsidRPr="002C1143" w:rsidRDefault="00C27F0C" w:rsidP="002C1143">
            <w:pPr>
              <w:autoSpaceDE w:val="0"/>
              <w:autoSpaceDN w:val="0"/>
              <w:adjustRightInd w:val="0"/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C11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(наименова-</w:t>
            </w:r>
          </w:p>
          <w:p w:rsidR="00C27F0C" w:rsidRPr="002C1143" w:rsidRDefault="00C27F0C" w:rsidP="002C1143">
            <w:pPr>
              <w:autoSpaceDE w:val="0"/>
              <w:autoSpaceDN w:val="0"/>
              <w:adjustRightInd w:val="0"/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C11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ние</w:t>
            </w:r>
          </w:p>
          <w:p w:rsidR="00C27F0C" w:rsidRPr="002C1143" w:rsidRDefault="00C27F0C" w:rsidP="002C1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2" w:right="-6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11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показателя)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27F0C" w:rsidRPr="002C1143" w:rsidRDefault="00C27F0C" w:rsidP="002C1143">
            <w:pPr>
              <w:autoSpaceDE w:val="0"/>
              <w:autoSpaceDN w:val="0"/>
              <w:adjustRightInd w:val="0"/>
              <w:spacing w:after="0" w:line="240" w:lineRule="auto"/>
              <w:ind w:left="-62" w:right="-62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C11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___________</w:t>
            </w:r>
          </w:p>
          <w:p w:rsidR="00C27F0C" w:rsidRPr="002C1143" w:rsidRDefault="00C27F0C" w:rsidP="002C1143">
            <w:pPr>
              <w:autoSpaceDE w:val="0"/>
              <w:autoSpaceDN w:val="0"/>
              <w:adjustRightInd w:val="0"/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C11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(наименова-</w:t>
            </w:r>
          </w:p>
          <w:p w:rsidR="00C27F0C" w:rsidRPr="002C1143" w:rsidRDefault="00C27F0C" w:rsidP="002C1143">
            <w:pPr>
              <w:autoSpaceDE w:val="0"/>
              <w:autoSpaceDN w:val="0"/>
              <w:adjustRightInd w:val="0"/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C11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ние</w:t>
            </w:r>
          </w:p>
          <w:p w:rsidR="00C27F0C" w:rsidRPr="002C1143" w:rsidRDefault="00C27F0C" w:rsidP="002C1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2" w:right="-6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11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показателя)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27F0C" w:rsidRPr="002C1143" w:rsidRDefault="00C27F0C" w:rsidP="002C1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C11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__________</w:t>
            </w:r>
          </w:p>
          <w:p w:rsidR="00C27F0C" w:rsidRPr="002C1143" w:rsidRDefault="00C27F0C" w:rsidP="002C1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C11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(наименова-</w:t>
            </w:r>
          </w:p>
          <w:p w:rsidR="00C27F0C" w:rsidRPr="002C1143" w:rsidRDefault="00C27F0C" w:rsidP="002C1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C11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ние</w:t>
            </w:r>
          </w:p>
          <w:p w:rsidR="00C27F0C" w:rsidRPr="002C1143" w:rsidRDefault="00C27F0C" w:rsidP="002C1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11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показателя)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F0C" w:rsidRPr="002C1143" w:rsidRDefault="00C27F0C" w:rsidP="002C1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C11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___________</w:t>
            </w:r>
          </w:p>
          <w:p w:rsidR="00C27F0C" w:rsidRPr="002C1143" w:rsidRDefault="00C27F0C" w:rsidP="002C1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C11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(наименова-ние</w:t>
            </w:r>
          </w:p>
          <w:p w:rsidR="00C27F0C" w:rsidRPr="002C1143" w:rsidRDefault="00C27F0C" w:rsidP="002C1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11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показателя)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F0C" w:rsidRPr="002C1143" w:rsidRDefault="00C27F0C" w:rsidP="002C1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F0C" w:rsidRPr="002C1143" w:rsidRDefault="00C27F0C" w:rsidP="002C1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C11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наименова-ние</w:t>
            </w:r>
          </w:p>
          <w:p w:rsidR="00C27F0C" w:rsidRPr="002C1143" w:rsidRDefault="00C27F0C" w:rsidP="002C1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F0C" w:rsidRPr="002C1143" w:rsidRDefault="00C27F0C" w:rsidP="002C1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1143">
              <w:rPr>
                <w:rFonts w:ascii="Times New Roman" w:hAnsi="Times New Roman" w:cs="Times New Roman"/>
                <w:sz w:val="20"/>
                <w:szCs w:val="20"/>
              </w:rPr>
              <w:t>код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F0C" w:rsidRPr="002C1143" w:rsidRDefault="00C27F0C" w:rsidP="002C1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F0C" w:rsidRPr="002C1143" w:rsidRDefault="00C27F0C" w:rsidP="002C1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F0C" w:rsidRPr="002C1143" w:rsidRDefault="00C27F0C" w:rsidP="002C1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F0C" w:rsidRPr="002C1143" w:rsidRDefault="00C27F0C" w:rsidP="002C1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F0C" w:rsidRPr="002C1143" w:rsidRDefault="00C27F0C" w:rsidP="002C1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7F0C" w:rsidRPr="002C1143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F0C" w:rsidRPr="002C1143" w:rsidRDefault="00C27F0C" w:rsidP="002C1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14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F0C" w:rsidRPr="002C1143" w:rsidRDefault="00C27F0C" w:rsidP="002C1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14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F0C" w:rsidRPr="002C1143" w:rsidRDefault="00C27F0C" w:rsidP="002C1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14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27F0C" w:rsidRPr="002C1143" w:rsidRDefault="00C27F0C" w:rsidP="002C1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14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27F0C" w:rsidRPr="002C1143" w:rsidRDefault="00C27F0C" w:rsidP="002C1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14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F0C" w:rsidRPr="002C1143" w:rsidRDefault="00C27F0C" w:rsidP="002C1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14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F0C" w:rsidRPr="002C1143" w:rsidRDefault="00C27F0C" w:rsidP="002C1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14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F0C" w:rsidRPr="002C1143" w:rsidRDefault="00C27F0C" w:rsidP="002C1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14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F0C" w:rsidRPr="002C1143" w:rsidRDefault="00C27F0C" w:rsidP="002C1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14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F0C" w:rsidRPr="002C1143" w:rsidRDefault="00C27F0C" w:rsidP="002C1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14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F0C" w:rsidRPr="002C1143" w:rsidRDefault="00C27F0C" w:rsidP="002C1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143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F0C" w:rsidRPr="002C1143" w:rsidRDefault="00C27F0C" w:rsidP="002C1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143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F0C" w:rsidRPr="002C1143" w:rsidRDefault="00C27F0C" w:rsidP="002C1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143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F0C" w:rsidRPr="002C1143" w:rsidRDefault="00C27F0C" w:rsidP="002C1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143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C27F0C" w:rsidRPr="002C1143">
        <w:trPr>
          <w:trHeight w:val="192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F0C" w:rsidRPr="002C1143" w:rsidRDefault="00C27F0C" w:rsidP="002C1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1508">
              <w:rPr>
                <w:rFonts w:ascii="Times New Roman" w:hAnsi="Times New Roman" w:cs="Times New Roman"/>
                <w:sz w:val="18"/>
                <w:szCs w:val="18"/>
              </w:rPr>
              <w:t>748850000131033440330026100000000000005104101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F0C" w:rsidRPr="002C1143" w:rsidRDefault="00C27F0C" w:rsidP="002C1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F0C" w:rsidRPr="002C1143" w:rsidRDefault="00C27F0C" w:rsidP="002C1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27F0C" w:rsidRPr="002C1143" w:rsidRDefault="00C27F0C" w:rsidP="002C1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27F0C" w:rsidRPr="002C1143" w:rsidRDefault="00C27F0C" w:rsidP="002C1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F0C" w:rsidRPr="002C1143" w:rsidRDefault="00C27F0C" w:rsidP="002C1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F0C" w:rsidRPr="002C1143" w:rsidRDefault="00C27F0C" w:rsidP="002C1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F0C" w:rsidRPr="002C1143" w:rsidRDefault="00C27F0C" w:rsidP="002C1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F0C" w:rsidRPr="002C1143" w:rsidRDefault="00C27F0C" w:rsidP="002C1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F0C" w:rsidRPr="002C1143" w:rsidRDefault="00C27F0C" w:rsidP="002C1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F0C" w:rsidRPr="002C1143" w:rsidRDefault="00C27F0C" w:rsidP="002C1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F0C" w:rsidRPr="002C1143" w:rsidRDefault="00C27F0C" w:rsidP="002C1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F0C" w:rsidRPr="002C1143" w:rsidRDefault="00C27F0C" w:rsidP="002C1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F0C" w:rsidRPr="002C1143" w:rsidRDefault="00C27F0C" w:rsidP="002C1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C27F0C" w:rsidRPr="002D0615" w:rsidRDefault="00C27F0C" w:rsidP="002C114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27F0C" w:rsidRPr="002D0615" w:rsidRDefault="00C27F0C" w:rsidP="00955F4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C27F0C" w:rsidRDefault="00C27F0C" w:rsidP="009C4A2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3.2.</w:t>
      </w:r>
      <w:r>
        <w:rPr>
          <w:rFonts w:ascii="Times New Roman" w:hAnsi="Times New Roman" w:cs="Times New Roman"/>
          <w:sz w:val="28"/>
          <w:szCs w:val="28"/>
        </w:rPr>
        <w:tab/>
      </w:r>
      <w:r w:rsidRPr="009C4A22">
        <w:rPr>
          <w:rFonts w:ascii="Times New Roman" w:hAnsi="Times New Roman" w:cs="Times New Roman"/>
          <w:sz w:val="28"/>
          <w:szCs w:val="28"/>
        </w:rPr>
        <w:t>Сведения о фактическом достижении показателей, характеризующих объем муниципальной работы:</w:t>
      </w:r>
    </w:p>
    <w:p w:rsidR="00C27F0C" w:rsidRDefault="00C27F0C" w:rsidP="009C4A2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W w:w="15451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134"/>
        <w:gridCol w:w="1134"/>
        <w:gridCol w:w="1134"/>
        <w:gridCol w:w="1134"/>
        <w:gridCol w:w="1134"/>
        <w:gridCol w:w="1134"/>
        <w:gridCol w:w="1418"/>
        <w:gridCol w:w="850"/>
        <w:gridCol w:w="567"/>
        <w:gridCol w:w="1134"/>
        <w:gridCol w:w="992"/>
        <w:gridCol w:w="1134"/>
        <w:gridCol w:w="1276"/>
        <w:gridCol w:w="1276"/>
      </w:tblGrid>
      <w:tr w:rsidR="00C27F0C" w:rsidRPr="002C1143">
        <w:trPr>
          <w:trHeight w:val="505"/>
        </w:trPr>
        <w:tc>
          <w:tcPr>
            <w:tcW w:w="1134" w:type="dxa"/>
            <w:vMerge w:val="restart"/>
            <w:vAlign w:val="center"/>
          </w:tcPr>
          <w:p w:rsidR="00C27F0C" w:rsidRPr="002C1143" w:rsidRDefault="00C27F0C" w:rsidP="002C1143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11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Уникаль-ный номер реестровой записи</w:t>
            </w:r>
          </w:p>
        </w:tc>
        <w:tc>
          <w:tcPr>
            <w:tcW w:w="3402" w:type="dxa"/>
            <w:gridSpan w:val="3"/>
            <w:vMerge w:val="restart"/>
            <w:vAlign w:val="center"/>
          </w:tcPr>
          <w:p w:rsidR="00C27F0C" w:rsidRPr="002C1143" w:rsidRDefault="00C27F0C" w:rsidP="002C1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11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Показатель, характеризующий содержание муниципальной работы</w:t>
            </w:r>
          </w:p>
        </w:tc>
        <w:tc>
          <w:tcPr>
            <w:tcW w:w="2268" w:type="dxa"/>
            <w:gridSpan w:val="2"/>
            <w:vMerge w:val="restart"/>
            <w:vAlign w:val="center"/>
          </w:tcPr>
          <w:p w:rsidR="00C27F0C" w:rsidRPr="002C1143" w:rsidRDefault="00C27F0C" w:rsidP="002C1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11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Показатель, характеризующий условия (формы) выполнения муниципальной работы</w:t>
            </w:r>
          </w:p>
        </w:tc>
        <w:tc>
          <w:tcPr>
            <w:tcW w:w="8647" w:type="dxa"/>
            <w:gridSpan w:val="8"/>
            <w:vAlign w:val="center"/>
          </w:tcPr>
          <w:p w:rsidR="00C27F0C" w:rsidRPr="002C1143" w:rsidRDefault="00C27F0C" w:rsidP="002C1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11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Показатель объема муниципальной работы</w:t>
            </w:r>
          </w:p>
        </w:tc>
      </w:tr>
      <w:tr w:rsidR="00C27F0C" w:rsidRPr="002C1143">
        <w:trPr>
          <w:trHeight w:val="1288"/>
        </w:trPr>
        <w:tc>
          <w:tcPr>
            <w:tcW w:w="1134" w:type="dxa"/>
            <w:vMerge/>
            <w:vAlign w:val="center"/>
          </w:tcPr>
          <w:p w:rsidR="00C27F0C" w:rsidRPr="002C1143" w:rsidRDefault="00C27F0C" w:rsidP="002C1143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gridSpan w:val="3"/>
            <w:vMerge/>
            <w:vAlign w:val="center"/>
          </w:tcPr>
          <w:p w:rsidR="00C27F0C" w:rsidRPr="002C1143" w:rsidRDefault="00C27F0C" w:rsidP="002C1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Merge/>
            <w:vAlign w:val="center"/>
          </w:tcPr>
          <w:p w:rsidR="00C27F0C" w:rsidRPr="002C1143" w:rsidRDefault="00C27F0C" w:rsidP="002C1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vMerge w:val="restart"/>
            <w:vAlign w:val="center"/>
          </w:tcPr>
          <w:p w:rsidR="00C27F0C" w:rsidRPr="002C1143" w:rsidRDefault="00C27F0C" w:rsidP="002C1143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наимено</w:t>
            </w:r>
            <w:r w:rsidRPr="002C11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вание</w:t>
            </w:r>
          </w:p>
          <w:p w:rsidR="00C27F0C" w:rsidRPr="002C1143" w:rsidRDefault="00C27F0C" w:rsidP="002C1143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C11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показателя</w:t>
            </w:r>
          </w:p>
        </w:tc>
        <w:tc>
          <w:tcPr>
            <w:tcW w:w="1417" w:type="dxa"/>
            <w:gridSpan w:val="2"/>
            <w:vMerge w:val="restart"/>
            <w:vAlign w:val="center"/>
          </w:tcPr>
          <w:p w:rsidR="00C27F0C" w:rsidRPr="002C1143" w:rsidRDefault="00C27F0C" w:rsidP="002C1143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C11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единица измерения по ОКЕИ</w:t>
            </w:r>
          </w:p>
        </w:tc>
        <w:tc>
          <w:tcPr>
            <w:tcW w:w="1134" w:type="dxa"/>
            <w:vMerge w:val="restart"/>
            <w:vAlign w:val="center"/>
          </w:tcPr>
          <w:p w:rsidR="00C27F0C" w:rsidRPr="002C1143" w:rsidRDefault="00C27F0C" w:rsidP="002C1143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C11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утверждено в муници - пальном задании на год</w:t>
            </w:r>
          </w:p>
        </w:tc>
        <w:tc>
          <w:tcPr>
            <w:tcW w:w="992" w:type="dxa"/>
            <w:vMerge w:val="restart"/>
            <w:vAlign w:val="center"/>
          </w:tcPr>
          <w:p w:rsidR="00C27F0C" w:rsidRPr="002C1143" w:rsidRDefault="00C27F0C" w:rsidP="002C1143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C11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исполнено на отчет-ную дату</w:t>
            </w:r>
          </w:p>
        </w:tc>
        <w:tc>
          <w:tcPr>
            <w:tcW w:w="1134" w:type="dxa"/>
            <w:vMerge w:val="restart"/>
            <w:vAlign w:val="center"/>
          </w:tcPr>
          <w:p w:rsidR="00C27F0C" w:rsidRPr="002C1143" w:rsidRDefault="00C27F0C" w:rsidP="002C1143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C11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допустимое (возможное) отклонение</w:t>
            </w:r>
          </w:p>
        </w:tc>
        <w:tc>
          <w:tcPr>
            <w:tcW w:w="1276" w:type="dxa"/>
            <w:vMerge w:val="restart"/>
            <w:vAlign w:val="center"/>
          </w:tcPr>
          <w:p w:rsidR="00C27F0C" w:rsidRPr="002C1143" w:rsidRDefault="00C27F0C" w:rsidP="002C1143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C11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отклонение, превы-шающее допустимое (возможное) значение</w:t>
            </w:r>
          </w:p>
        </w:tc>
        <w:tc>
          <w:tcPr>
            <w:tcW w:w="1276" w:type="dxa"/>
            <w:vMerge w:val="restart"/>
            <w:vAlign w:val="center"/>
          </w:tcPr>
          <w:p w:rsidR="00C27F0C" w:rsidRPr="002C1143" w:rsidRDefault="00C27F0C" w:rsidP="002C1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C11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причина отклонения</w:t>
            </w:r>
          </w:p>
        </w:tc>
      </w:tr>
      <w:tr w:rsidR="00C27F0C" w:rsidRPr="002C1143">
        <w:trPr>
          <w:trHeight w:val="322"/>
        </w:trPr>
        <w:tc>
          <w:tcPr>
            <w:tcW w:w="1134" w:type="dxa"/>
            <w:vMerge/>
            <w:vAlign w:val="center"/>
          </w:tcPr>
          <w:p w:rsidR="00C27F0C" w:rsidRPr="002C1143" w:rsidRDefault="00C27F0C" w:rsidP="002C11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C27F0C" w:rsidRPr="002C1143" w:rsidRDefault="00C27F0C" w:rsidP="002C1143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C11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_________</w:t>
            </w:r>
          </w:p>
          <w:p w:rsidR="00C27F0C" w:rsidRPr="002C1143" w:rsidRDefault="00C27F0C" w:rsidP="002C1143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C11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(наимено-вание</w:t>
            </w:r>
          </w:p>
          <w:p w:rsidR="00C27F0C" w:rsidRPr="002C1143" w:rsidRDefault="00C27F0C" w:rsidP="002C1143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C11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показателя)</w:t>
            </w:r>
          </w:p>
        </w:tc>
        <w:tc>
          <w:tcPr>
            <w:tcW w:w="1134" w:type="dxa"/>
            <w:vMerge w:val="restart"/>
            <w:vAlign w:val="center"/>
          </w:tcPr>
          <w:p w:rsidR="00C27F0C" w:rsidRPr="002C1143" w:rsidRDefault="00C27F0C" w:rsidP="002C1143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C11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_________</w:t>
            </w:r>
          </w:p>
          <w:p w:rsidR="00C27F0C" w:rsidRPr="002C1143" w:rsidRDefault="00C27F0C" w:rsidP="002C1143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C11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(наимено-вание</w:t>
            </w:r>
          </w:p>
          <w:p w:rsidR="00C27F0C" w:rsidRPr="002C1143" w:rsidRDefault="00C27F0C" w:rsidP="002C1143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C11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показателя)</w:t>
            </w:r>
          </w:p>
        </w:tc>
        <w:tc>
          <w:tcPr>
            <w:tcW w:w="1134" w:type="dxa"/>
            <w:vMerge w:val="restart"/>
            <w:vAlign w:val="center"/>
          </w:tcPr>
          <w:p w:rsidR="00C27F0C" w:rsidRPr="002C1143" w:rsidRDefault="00C27F0C" w:rsidP="002C1143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C11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_________</w:t>
            </w:r>
          </w:p>
          <w:p w:rsidR="00C27F0C" w:rsidRPr="002C1143" w:rsidRDefault="00C27F0C" w:rsidP="002C1143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C11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(наимено-вание</w:t>
            </w:r>
          </w:p>
          <w:p w:rsidR="00C27F0C" w:rsidRPr="002C1143" w:rsidRDefault="00C27F0C" w:rsidP="002C1143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C11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показателя)</w:t>
            </w:r>
          </w:p>
        </w:tc>
        <w:tc>
          <w:tcPr>
            <w:tcW w:w="1134" w:type="dxa"/>
            <w:vMerge w:val="restart"/>
            <w:vAlign w:val="center"/>
          </w:tcPr>
          <w:p w:rsidR="00C27F0C" w:rsidRPr="002C1143" w:rsidRDefault="00C27F0C" w:rsidP="002C1143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C11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_________</w:t>
            </w:r>
          </w:p>
          <w:p w:rsidR="00C27F0C" w:rsidRPr="002C1143" w:rsidRDefault="00C27F0C" w:rsidP="002C1143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C11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(наимено-вание</w:t>
            </w:r>
          </w:p>
          <w:p w:rsidR="00C27F0C" w:rsidRPr="002C1143" w:rsidRDefault="00C27F0C" w:rsidP="002C1143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C11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показателя)</w:t>
            </w:r>
          </w:p>
        </w:tc>
        <w:tc>
          <w:tcPr>
            <w:tcW w:w="1134" w:type="dxa"/>
            <w:vMerge w:val="restart"/>
            <w:vAlign w:val="center"/>
          </w:tcPr>
          <w:p w:rsidR="00C27F0C" w:rsidRPr="002C1143" w:rsidRDefault="00C27F0C" w:rsidP="002C1143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C11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__________</w:t>
            </w:r>
          </w:p>
          <w:p w:rsidR="00C27F0C" w:rsidRPr="002C1143" w:rsidRDefault="00C27F0C" w:rsidP="002C1143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C11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(наимено-вание</w:t>
            </w:r>
          </w:p>
          <w:p w:rsidR="00C27F0C" w:rsidRPr="002C1143" w:rsidRDefault="00C27F0C" w:rsidP="002C1143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C11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показателя)</w:t>
            </w:r>
          </w:p>
        </w:tc>
        <w:tc>
          <w:tcPr>
            <w:tcW w:w="1418" w:type="dxa"/>
            <w:vMerge/>
            <w:vAlign w:val="center"/>
          </w:tcPr>
          <w:p w:rsidR="00C27F0C" w:rsidRPr="002C1143" w:rsidRDefault="00C27F0C" w:rsidP="002C1143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vMerge/>
            <w:vAlign w:val="center"/>
          </w:tcPr>
          <w:p w:rsidR="00C27F0C" w:rsidRPr="002C1143" w:rsidRDefault="00C27F0C" w:rsidP="002C1143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C27F0C" w:rsidRPr="002C1143" w:rsidRDefault="00C27F0C" w:rsidP="002C1143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:rsidR="00C27F0C" w:rsidRPr="002C1143" w:rsidRDefault="00C27F0C" w:rsidP="002C1143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C27F0C" w:rsidRPr="002C1143" w:rsidRDefault="00C27F0C" w:rsidP="002C1143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</w:tcPr>
          <w:p w:rsidR="00C27F0C" w:rsidRPr="002C1143" w:rsidRDefault="00C27F0C" w:rsidP="002C1143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</w:tcPr>
          <w:p w:rsidR="00C27F0C" w:rsidRPr="002C1143" w:rsidRDefault="00C27F0C" w:rsidP="002C1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C27F0C" w:rsidRPr="002C1143">
        <w:trPr>
          <w:trHeight w:val="786"/>
        </w:trPr>
        <w:tc>
          <w:tcPr>
            <w:tcW w:w="1134" w:type="dxa"/>
            <w:vMerge/>
            <w:vAlign w:val="center"/>
          </w:tcPr>
          <w:p w:rsidR="00C27F0C" w:rsidRPr="002C1143" w:rsidRDefault="00C27F0C" w:rsidP="002C11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vMerge/>
            <w:vAlign w:val="center"/>
          </w:tcPr>
          <w:p w:rsidR="00C27F0C" w:rsidRPr="002C1143" w:rsidRDefault="00C27F0C" w:rsidP="002C1143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vMerge/>
            <w:vAlign w:val="center"/>
          </w:tcPr>
          <w:p w:rsidR="00C27F0C" w:rsidRPr="002C1143" w:rsidRDefault="00C27F0C" w:rsidP="002C1143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vMerge/>
            <w:vAlign w:val="center"/>
          </w:tcPr>
          <w:p w:rsidR="00C27F0C" w:rsidRPr="002C1143" w:rsidRDefault="00C27F0C" w:rsidP="002C1143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vMerge/>
            <w:vAlign w:val="center"/>
          </w:tcPr>
          <w:p w:rsidR="00C27F0C" w:rsidRPr="002C1143" w:rsidRDefault="00C27F0C" w:rsidP="002C1143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vMerge/>
            <w:vAlign w:val="center"/>
          </w:tcPr>
          <w:p w:rsidR="00C27F0C" w:rsidRPr="002C1143" w:rsidRDefault="00C27F0C" w:rsidP="002C1143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vMerge/>
            <w:vAlign w:val="center"/>
          </w:tcPr>
          <w:p w:rsidR="00C27F0C" w:rsidRPr="002C1143" w:rsidRDefault="00C27F0C" w:rsidP="002C1143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 w:rsidR="00C27F0C" w:rsidRPr="002C1143" w:rsidRDefault="00C27F0C" w:rsidP="002C1143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C11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наимено-вание</w:t>
            </w:r>
          </w:p>
        </w:tc>
        <w:tc>
          <w:tcPr>
            <w:tcW w:w="567" w:type="dxa"/>
            <w:vAlign w:val="center"/>
          </w:tcPr>
          <w:p w:rsidR="00C27F0C" w:rsidRPr="002C1143" w:rsidRDefault="00C27F0C" w:rsidP="002C1143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C11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код</w:t>
            </w:r>
          </w:p>
        </w:tc>
        <w:tc>
          <w:tcPr>
            <w:tcW w:w="1134" w:type="dxa"/>
            <w:vMerge/>
            <w:vAlign w:val="center"/>
          </w:tcPr>
          <w:p w:rsidR="00C27F0C" w:rsidRPr="002C1143" w:rsidRDefault="00C27F0C" w:rsidP="002C11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vMerge/>
            <w:vAlign w:val="center"/>
          </w:tcPr>
          <w:p w:rsidR="00C27F0C" w:rsidRPr="002C1143" w:rsidRDefault="00C27F0C" w:rsidP="002C11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vMerge/>
            <w:vAlign w:val="center"/>
          </w:tcPr>
          <w:p w:rsidR="00C27F0C" w:rsidRPr="002C1143" w:rsidRDefault="00C27F0C" w:rsidP="002C11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vMerge/>
            <w:vAlign w:val="center"/>
          </w:tcPr>
          <w:p w:rsidR="00C27F0C" w:rsidRPr="002C1143" w:rsidRDefault="00C27F0C" w:rsidP="002C11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vMerge/>
            <w:vAlign w:val="center"/>
          </w:tcPr>
          <w:p w:rsidR="00C27F0C" w:rsidRPr="002C1143" w:rsidRDefault="00C27F0C" w:rsidP="002C11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C27F0C" w:rsidRPr="002C1143">
        <w:trPr>
          <w:trHeight w:val="295"/>
        </w:trPr>
        <w:tc>
          <w:tcPr>
            <w:tcW w:w="1134" w:type="dxa"/>
            <w:vAlign w:val="center"/>
          </w:tcPr>
          <w:p w:rsidR="00C27F0C" w:rsidRPr="002C1143" w:rsidRDefault="00C27F0C" w:rsidP="002C1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11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vAlign w:val="center"/>
          </w:tcPr>
          <w:p w:rsidR="00C27F0C" w:rsidRPr="002C1143" w:rsidRDefault="00C27F0C" w:rsidP="002C1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11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 w:rsidR="00C27F0C" w:rsidRPr="002C1143" w:rsidRDefault="00C27F0C" w:rsidP="002C1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11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34" w:type="dxa"/>
            <w:vAlign w:val="center"/>
          </w:tcPr>
          <w:p w:rsidR="00C27F0C" w:rsidRPr="002C1143" w:rsidRDefault="00C27F0C" w:rsidP="002C1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11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134" w:type="dxa"/>
            <w:vAlign w:val="center"/>
          </w:tcPr>
          <w:p w:rsidR="00C27F0C" w:rsidRPr="002C1143" w:rsidRDefault="00C27F0C" w:rsidP="002C1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11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134" w:type="dxa"/>
            <w:vAlign w:val="center"/>
          </w:tcPr>
          <w:p w:rsidR="00C27F0C" w:rsidRPr="002C1143" w:rsidRDefault="00C27F0C" w:rsidP="002C1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11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418" w:type="dxa"/>
            <w:vAlign w:val="center"/>
          </w:tcPr>
          <w:p w:rsidR="00C27F0C" w:rsidRPr="002C1143" w:rsidRDefault="00C27F0C" w:rsidP="002C1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11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850" w:type="dxa"/>
            <w:vAlign w:val="center"/>
          </w:tcPr>
          <w:p w:rsidR="00C27F0C" w:rsidRPr="002C1143" w:rsidRDefault="00C27F0C" w:rsidP="002C1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11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567" w:type="dxa"/>
            <w:vAlign w:val="center"/>
          </w:tcPr>
          <w:p w:rsidR="00C27F0C" w:rsidRPr="002C1143" w:rsidRDefault="00C27F0C" w:rsidP="002C1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11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134" w:type="dxa"/>
            <w:vAlign w:val="center"/>
          </w:tcPr>
          <w:p w:rsidR="00C27F0C" w:rsidRPr="002C1143" w:rsidRDefault="00C27F0C" w:rsidP="002C1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11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:rsidR="00C27F0C" w:rsidRPr="002C1143" w:rsidRDefault="00C27F0C" w:rsidP="002C1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11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134" w:type="dxa"/>
            <w:vAlign w:val="center"/>
          </w:tcPr>
          <w:p w:rsidR="00C27F0C" w:rsidRPr="002C1143" w:rsidRDefault="00C27F0C" w:rsidP="002C1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11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276" w:type="dxa"/>
            <w:vAlign w:val="center"/>
          </w:tcPr>
          <w:p w:rsidR="00C27F0C" w:rsidRPr="002C1143" w:rsidRDefault="00C27F0C" w:rsidP="002C1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11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276" w:type="dxa"/>
            <w:vAlign w:val="center"/>
          </w:tcPr>
          <w:p w:rsidR="00C27F0C" w:rsidRPr="002C1143" w:rsidRDefault="00C27F0C" w:rsidP="002C1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11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</w:tr>
      <w:tr w:rsidR="00C27F0C" w:rsidRPr="002C1143">
        <w:trPr>
          <w:trHeight w:val="293"/>
        </w:trPr>
        <w:tc>
          <w:tcPr>
            <w:tcW w:w="1134" w:type="dxa"/>
          </w:tcPr>
          <w:p w:rsidR="00C27F0C" w:rsidRPr="002D0615" w:rsidRDefault="00C27F0C" w:rsidP="00DF53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1508">
              <w:rPr>
                <w:rFonts w:ascii="Times New Roman" w:hAnsi="Times New Roman" w:cs="Times New Roman"/>
                <w:sz w:val="18"/>
                <w:szCs w:val="18"/>
              </w:rPr>
              <w:t>748850000131033440330026100000000000005104101</w:t>
            </w:r>
          </w:p>
        </w:tc>
        <w:tc>
          <w:tcPr>
            <w:tcW w:w="1134" w:type="dxa"/>
            <w:vAlign w:val="center"/>
          </w:tcPr>
          <w:p w:rsidR="00C27F0C" w:rsidRPr="002C1143" w:rsidRDefault="00C27F0C" w:rsidP="002C11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C27F0C" w:rsidRPr="002C1143" w:rsidRDefault="00C27F0C" w:rsidP="002C11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C27F0C" w:rsidRPr="002C1143" w:rsidRDefault="00C27F0C" w:rsidP="002C11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C27F0C" w:rsidRPr="002C1143" w:rsidRDefault="00C27F0C" w:rsidP="002C11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C27F0C" w:rsidRPr="002C1143" w:rsidRDefault="00C27F0C" w:rsidP="002C11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:rsidR="00C27F0C" w:rsidRPr="002D0615" w:rsidRDefault="00C27F0C" w:rsidP="00DF53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мероприятий</w:t>
            </w:r>
          </w:p>
          <w:p w:rsidR="00C27F0C" w:rsidRPr="002D0615" w:rsidRDefault="00C27F0C" w:rsidP="00DF53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C27F0C" w:rsidRPr="002D0615" w:rsidRDefault="00C27F0C" w:rsidP="006148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567" w:type="dxa"/>
            <w:vAlign w:val="center"/>
          </w:tcPr>
          <w:p w:rsidR="00C27F0C" w:rsidRPr="002D0615" w:rsidRDefault="00C27F0C" w:rsidP="00DF53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796</w:t>
            </w:r>
          </w:p>
        </w:tc>
        <w:tc>
          <w:tcPr>
            <w:tcW w:w="1134" w:type="dxa"/>
            <w:vAlign w:val="center"/>
          </w:tcPr>
          <w:p w:rsidR="00C27F0C" w:rsidRPr="000D11AB" w:rsidRDefault="00C27F0C" w:rsidP="000D11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11A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992" w:type="dxa"/>
            <w:vAlign w:val="center"/>
          </w:tcPr>
          <w:p w:rsidR="00C27F0C" w:rsidRPr="000D11AB" w:rsidRDefault="00C27F0C" w:rsidP="000D11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C27F0C" w:rsidRPr="000D11AB" w:rsidRDefault="00C27F0C" w:rsidP="000D11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11A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76" w:type="dxa"/>
            <w:vAlign w:val="center"/>
          </w:tcPr>
          <w:p w:rsidR="00C27F0C" w:rsidRPr="000D11AB" w:rsidRDefault="00C27F0C" w:rsidP="000D11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C27F0C" w:rsidRPr="000D11AB" w:rsidRDefault="00C27F0C" w:rsidP="000D11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</w:tbl>
    <w:p w:rsidR="00C27F0C" w:rsidRDefault="00C27F0C" w:rsidP="009C4A2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27F0C" w:rsidRPr="00A0185F" w:rsidRDefault="00C27F0C" w:rsidP="009C4A2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27F0C" w:rsidRPr="002D0615" w:rsidRDefault="00C27F0C" w:rsidP="00955F4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27F0C" w:rsidRPr="0034520D" w:rsidRDefault="00C27F0C" w:rsidP="003452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34520D">
        <w:rPr>
          <w:rFonts w:ascii="Times New Roman" w:hAnsi="Times New Roman" w:cs="Times New Roman"/>
          <w:color w:val="000000"/>
          <w:sz w:val="28"/>
          <w:szCs w:val="28"/>
        </w:rPr>
        <w:t xml:space="preserve">Руководитель (уполномоченное лицо, должность)_____________________________     ______________   ______________ </w:t>
      </w:r>
    </w:p>
    <w:p w:rsidR="00C27F0C" w:rsidRPr="0034520D" w:rsidRDefault="00C27F0C" w:rsidP="0034520D">
      <w:pPr>
        <w:autoSpaceDE w:val="0"/>
        <w:autoSpaceDN w:val="0"/>
        <w:adjustRightInd w:val="0"/>
        <w:spacing w:after="0" w:line="240" w:lineRule="auto"/>
        <w:ind w:left="6372" w:firstLine="708"/>
        <w:rPr>
          <w:rFonts w:ascii="Times New Roman" w:hAnsi="Times New Roman" w:cs="Times New Roman"/>
          <w:color w:val="000000"/>
          <w:sz w:val="20"/>
          <w:szCs w:val="20"/>
        </w:rPr>
      </w:pPr>
      <w:r w:rsidRPr="0034520D">
        <w:rPr>
          <w:rFonts w:ascii="Times New Roman" w:hAnsi="Times New Roman" w:cs="Times New Roman"/>
          <w:color w:val="000000"/>
          <w:sz w:val="20"/>
          <w:szCs w:val="20"/>
        </w:rPr>
        <w:t xml:space="preserve">(должность)  </w:t>
      </w:r>
      <w:r w:rsidRPr="0034520D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34520D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34520D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34520D">
        <w:rPr>
          <w:rFonts w:ascii="Times New Roman" w:hAnsi="Times New Roman" w:cs="Times New Roman"/>
          <w:color w:val="000000"/>
          <w:sz w:val="20"/>
          <w:szCs w:val="20"/>
        </w:rPr>
        <w:tab/>
        <w:t xml:space="preserve">         (подпись)</w:t>
      </w:r>
      <w:r w:rsidRPr="0034520D">
        <w:rPr>
          <w:rFonts w:ascii="Times New Roman" w:hAnsi="Times New Roman" w:cs="Times New Roman"/>
          <w:color w:val="000000"/>
          <w:sz w:val="20"/>
          <w:szCs w:val="20"/>
        </w:rPr>
        <w:tab/>
        <w:t xml:space="preserve">         (расшифровка подписи) </w:t>
      </w:r>
    </w:p>
    <w:p w:rsidR="00C27F0C" w:rsidRPr="0034520D" w:rsidRDefault="00C27F0C" w:rsidP="003452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6"/>
          <w:szCs w:val="16"/>
        </w:rPr>
      </w:pPr>
      <w:r w:rsidRPr="0034520D">
        <w:rPr>
          <w:rFonts w:ascii="Times New Roman" w:hAnsi="Times New Roman" w:cs="Times New Roman"/>
          <w:sz w:val="28"/>
          <w:szCs w:val="28"/>
        </w:rPr>
        <w:t>«____» ______________ 20___ г.</w:t>
      </w:r>
    </w:p>
    <w:p w:rsidR="00C27F0C" w:rsidRPr="002D0615" w:rsidRDefault="00C27F0C" w:rsidP="00955F4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27F0C" w:rsidRDefault="00C27F0C" w:rsidP="00955F4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C27F0C" w:rsidRDefault="00C27F0C" w:rsidP="00955F4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C27F0C" w:rsidRPr="002D0615" w:rsidRDefault="00C27F0C" w:rsidP="00955F43"/>
    <w:p w:rsidR="00C27F0C" w:rsidRPr="00A0185F" w:rsidRDefault="00C27F0C" w:rsidP="00955F43"/>
    <w:p w:rsidR="00C27F0C" w:rsidRDefault="00C27F0C"/>
    <w:sectPr w:rsidR="00C27F0C" w:rsidSect="006446D3">
      <w:headerReference w:type="default" r:id="rId7"/>
      <w:pgSz w:w="16838" w:h="11906" w:orient="landscape"/>
      <w:pgMar w:top="1258" w:right="1134" w:bottom="850" w:left="1134" w:header="708" w:footer="708" w:gutter="0"/>
      <w:pgNumType w:start="3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27F0C" w:rsidRDefault="00C27F0C">
      <w:r>
        <w:separator/>
      </w:r>
    </w:p>
  </w:endnote>
  <w:endnote w:type="continuationSeparator" w:id="0">
    <w:p w:rsidR="00C27F0C" w:rsidRDefault="00C27F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27F0C" w:rsidRDefault="00C27F0C">
      <w:r>
        <w:separator/>
      </w:r>
    </w:p>
  </w:footnote>
  <w:footnote w:type="continuationSeparator" w:id="0">
    <w:p w:rsidR="00C27F0C" w:rsidRDefault="00C27F0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7F0C" w:rsidRDefault="00C27F0C" w:rsidP="00771887">
    <w:pPr>
      <w:pStyle w:val="Header"/>
      <w:framePr w:wrap="auto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10</w:t>
    </w:r>
    <w:r>
      <w:rPr>
        <w:rStyle w:val="PageNumber"/>
      </w:rPr>
      <w:fldChar w:fldCharType="end"/>
    </w:r>
  </w:p>
  <w:p w:rsidR="00C27F0C" w:rsidRDefault="00C27F0C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C7331A"/>
    <w:multiLevelType w:val="hybridMultilevel"/>
    <w:tmpl w:val="DB609DE6"/>
    <w:lvl w:ilvl="0" w:tplc="ED4E74F2">
      <w:start w:val="1"/>
      <w:numFmt w:val="decimal"/>
      <w:lvlText w:val="%1."/>
      <w:lvlJc w:val="left"/>
      <w:pPr>
        <w:ind w:left="987" w:hanging="4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098B3CFF"/>
    <w:multiLevelType w:val="hybridMultilevel"/>
    <w:tmpl w:val="646CFB6C"/>
    <w:lvl w:ilvl="0" w:tplc="555C316E">
      <w:start w:val="1"/>
      <w:numFmt w:val="bullet"/>
      <w:lvlText w:val=""/>
      <w:lvlJc w:val="left"/>
      <w:pPr>
        <w:ind w:left="1070" w:hanging="360"/>
      </w:pPr>
      <w:rPr>
        <w:rFonts w:ascii="Symbol" w:hAnsi="Symbol" w:cs="Symbol" w:hint="default"/>
      </w:rPr>
    </w:lvl>
    <w:lvl w:ilvl="1" w:tplc="95A4489C">
      <w:start w:val="1"/>
      <w:numFmt w:val="decimal"/>
      <w:lvlText w:val="%2)"/>
      <w:lvlJc w:val="left"/>
      <w:pPr>
        <w:ind w:left="1920" w:hanging="84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A23FDB"/>
    <w:multiLevelType w:val="hybridMultilevel"/>
    <w:tmpl w:val="EBFA53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331535"/>
    <w:multiLevelType w:val="multilevel"/>
    <w:tmpl w:val="8C8410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4">
    <w:nsid w:val="119371D8"/>
    <w:multiLevelType w:val="multilevel"/>
    <w:tmpl w:val="0419001F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nsid w:val="19B1456C"/>
    <w:multiLevelType w:val="hybridMultilevel"/>
    <w:tmpl w:val="C5DABA62"/>
    <w:lvl w:ilvl="0" w:tplc="ED36F918">
      <w:start w:val="1"/>
      <w:numFmt w:val="upperRoman"/>
      <w:lvlText w:val="%1."/>
      <w:lvlJc w:val="left"/>
      <w:pPr>
        <w:ind w:left="1980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340" w:hanging="360"/>
      </w:pPr>
    </w:lvl>
    <w:lvl w:ilvl="2" w:tplc="0419001B">
      <w:start w:val="1"/>
      <w:numFmt w:val="lowerRoman"/>
      <w:lvlText w:val="%3."/>
      <w:lvlJc w:val="right"/>
      <w:pPr>
        <w:ind w:left="3060" w:hanging="180"/>
      </w:pPr>
    </w:lvl>
    <w:lvl w:ilvl="3" w:tplc="0419000F">
      <w:start w:val="1"/>
      <w:numFmt w:val="decimal"/>
      <w:lvlText w:val="%4."/>
      <w:lvlJc w:val="left"/>
      <w:pPr>
        <w:ind w:left="3780" w:hanging="360"/>
      </w:pPr>
    </w:lvl>
    <w:lvl w:ilvl="4" w:tplc="04190019">
      <w:start w:val="1"/>
      <w:numFmt w:val="lowerLetter"/>
      <w:lvlText w:val="%5."/>
      <w:lvlJc w:val="left"/>
      <w:pPr>
        <w:ind w:left="4500" w:hanging="360"/>
      </w:pPr>
    </w:lvl>
    <w:lvl w:ilvl="5" w:tplc="0419001B">
      <w:start w:val="1"/>
      <w:numFmt w:val="lowerRoman"/>
      <w:lvlText w:val="%6."/>
      <w:lvlJc w:val="right"/>
      <w:pPr>
        <w:ind w:left="5220" w:hanging="180"/>
      </w:pPr>
    </w:lvl>
    <w:lvl w:ilvl="6" w:tplc="0419000F">
      <w:start w:val="1"/>
      <w:numFmt w:val="decimal"/>
      <w:lvlText w:val="%7."/>
      <w:lvlJc w:val="left"/>
      <w:pPr>
        <w:ind w:left="5940" w:hanging="360"/>
      </w:pPr>
    </w:lvl>
    <w:lvl w:ilvl="7" w:tplc="04190019">
      <w:start w:val="1"/>
      <w:numFmt w:val="lowerLetter"/>
      <w:lvlText w:val="%8."/>
      <w:lvlJc w:val="left"/>
      <w:pPr>
        <w:ind w:left="6660" w:hanging="360"/>
      </w:pPr>
    </w:lvl>
    <w:lvl w:ilvl="8" w:tplc="0419001B">
      <w:start w:val="1"/>
      <w:numFmt w:val="lowerRoman"/>
      <w:lvlText w:val="%9."/>
      <w:lvlJc w:val="right"/>
      <w:pPr>
        <w:ind w:left="7380" w:hanging="180"/>
      </w:pPr>
    </w:lvl>
  </w:abstractNum>
  <w:abstractNum w:abstractNumId="6">
    <w:nsid w:val="1BDD1A58"/>
    <w:multiLevelType w:val="hybridMultilevel"/>
    <w:tmpl w:val="CC22CE62"/>
    <w:lvl w:ilvl="0" w:tplc="39606EF2">
      <w:start w:val="1"/>
      <w:numFmt w:val="bullet"/>
      <w:lvlText w:val=""/>
      <w:lvlJc w:val="left"/>
      <w:pPr>
        <w:ind w:left="1211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cs="Wingdings" w:hint="default"/>
      </w:rPr>
    </w:lvl>
  </w:abstractNum>
  <w:abstractNum w:abstractNumId="7">
    <w:nsid w:val="22984D5A"/>
    <w:multiLevelType w:val="hybridMultilevel"/>
    <w:tmpl w:val="52701D9C"/>
    <w:lvl w:ilvl="0" w:tplc="7E40FC28">
      <w:start w:val="3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8">
    <w:nsid w:val="23F35964"/>
    <w:multiLevelType w:val="multilevel"/>
    <w:tmpl w:val="1696CBCE"/>
    <w:numStyleLink w:val="2"/>
  </w:abstractNum>
  <w:abstractNum w:abstractNumId="9">
    <w:nsid w:val="268910A0"/>
    <w:multiLevelType w:val="hybridMultilevel"/>
    <w:tmpl w:val="08F88D44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6A52F5A"/>
    <w:multiLevelType w:val="hybridMultilevel"/>
    <w:tmpl w:val="B156BC74"/>
    <w:lvl w:ilvl="0" w:tplc="555C316E">
      <w:start w:val="1"/>
      <w:numFmt w:val="bullet"/>
      <w:lvlText w:val=""/>
      <w:lvlJc w:val="left"/>
      <w:pPr>
        <w:ind w:left="1070" w:hanging="360"/>
      </w:pPr>
      <w:rPr>
        <w:rFonts w:ascii="Symbol" w:hAnsi="Symbol" w:cs="Symbol" w:hint="default"/>
      </w:rPr>
    </w:lvl>
    <w:lvl w:ilvl="1" w:tplc="95A4489C">
      <w:start w:val="1"/>
      <w:numFmt w:val="decimal"/>
      <w:lvlText w:val="%2)"/>
      <w:lvlJc w:val="left"/>
      <w:pPr>
        <w:ind w:left="1920" w:hanging="84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B0761A7"/>
    <w:multiLevelType w:val="hybridMultilevel"/>
    <w:tmpl w:val="5A249426"/>
    <w:lvl w:ilvl="0" w:tplc="9AE26458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D1836F0"/>
    <w:multiLevelType w:val="multilevel"/>
    <w:tmpl w:val="B0CC31C4"/>
    <w:lvl w:ilvl="0">
      <w:start w:val="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  <w:strike w:val="0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3">
    <w:nsid w:val="2F521417"/>
    <w:multiLevelType w:val="hybridMultilevel"/>
    <w:tmpl w:val="BAA61F94"/>
    <w:lvl w:ilvl="0" w:tplc="555C316E">
      <w:start w:val="1"/>
      <w:numFmt w:val="bullet"/>
      <w:lvlText w:val=""/>
      <w:lvlJc w:val="left"/>
      <w:pPr>
        <w:ind w:left="1776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216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936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376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6096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536" w:hanging="360"/>
      </w:pPr>
      <w:rPr>
        <w:rFonts w:ascii="Wingdings" w:hAnsi="Wingdings" w:cs="Wingdings" w:hint="default"/>
      </w:rPr>
    </w:lvl>
  </w:abstractNum>
  <w:abstractNum w:abstractNumId="14">
    <w:nsid w:val="2FAD2989"/>
    <w:multiLevelType w:val="multilevel"/>
    <w:tmpl w:val="64DCD994"/>
    <w:lvl w:ilvl="0">
      <w:start w:val="42"/>
      <w:numFmt w:val="decimal"/>
      <w:lvlText w:val="%1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1">
      <w:start w:val="3"/>
      <w:numFmt w:val="decimalZero"/>
      <w:lvlText w:val="%1-%2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2">
      <w:start w:val="29"/>
      <w:numFmt w:val="decimal"/>
      <w:lvlText w:val="%1-%2-%3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lvlText w:val="%1-%2-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-%2-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-%2-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-%2-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-%2-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-%2-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348501F1"/>
    <w:multiLevelType w:val="hybridMultilevel"/>
    <w:tmpl w:val="3740F094"/>
    <w:lvl w:ilvl="0" w:tplc="ED4E74F2">
      <w:start w:val="1"/>
      <w:numFmt w:val="decimal"/>
      <w:lvlText w:val="%1."/>
      <w:lvlJc w:val="left"/>
      <w:pPr>
        <w:ind w:left="1527" w:hanging="4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80" w:hanging="360"/>
      </w:pPr>
    </w:lvl>
    <w:lvl w:ilvl="2" w:tplc="0419001B">
      <w:start w:val="1"/>
      <w:numFmt w:val="lowerRoman"/>
      <w:lvlText w:val="%3."/>
      <w:lvlJc w:val="right"/>
      <w:pPr>
        <w:ind w:left="2700" w:hanging="180"/>
      </w:pPr>
    </w:lvl>
    <w:lvl w:ilvl="3" w:tplc="0419000F">
      <w:start w:val="1"/>
      <w:numFmt w:val="decimal"/>
      <w:lvlText w:val="%4."/>
      <w:lvlJc w:val="left"/>
      <w:pPr>
        <w:ind w:left="3420" w:hanging="360"/>
      </w:pPr>
    </w:lvl>
    <w:lvl w:ilvl="4" w:tplc="04190019">
      <w:start w:val="1"/>
      <w:numFmt w:val="lowerLetter"/>
      <w:lvlText w:val="%5."/>
      <w:lvlJc w:val="left"/>
      <w:pPr>
        <w:ind w:left="4140" w:hanging="360"/>
      </w:pPr>
    </w:lvl>
    <w:lvl w:ilvl="5" w:tplc="0419001B">
      <w:start w:val="1"/>
      <w:numFmt w:val="lowerRoman"/>
      <w:lvlText w:val="%6."/>
      <w:lvlJc w:val="right"/>
      <w:pPr>
        <w:ind w:left="4860" w:hanging="180"/>
      </w:pPr>
    </w:lvl>
    <w:lvl w:ilvl="6" w:tplc="0419000F">
      <w:start w:val="1"/>
      <w:numFmt w:val="decimal"/>
      <w:lvlText w:val="%7."/>
      <w:lvlJc w:val="left"/>
      <w:pPr>
        <w:ind w:left="5580" w:hanging="360"/>
      </w:pPr>
    </w:lvl>
    <w:lvl w:ilvl="7" w:tplc="04190019">
      <w:start w:val="1"/>
      <w:numFmt w:val="lowerLetter"/>
      <w:lvlText w:val="%8."/>
      <w:lvlJc w:val="left"/>
      <w:pPr>
        <w:ind w:left="6300" w:hanging="360"/>
      </w:pPr>
    </w:lvl>
    <w:lvl w:ilvl="8" w:tplc="0419001B">
      <w:start w:val="1"/>
      <w:numFmt w:val="lowerRoman"/>
      <w:lvlText w:val="%9."/>
      <w:lvlJc w:val="right"/>
      <w:pPr>
        <w:ind w:left="7020" w:hanging="180"/>
      </w:pPr>
    </w:lvl>
  </w:abstractNum>
  <w:abstractNum w:abstractNumId="16">
    <w:nsid w:val="38072F7B"/>
    <w:multiLevelType w:val="multilevel"/>
    <w:tmpl w:val="A56C9FFC"/>
    <w:styleLink w:val="1"/>
    <w:lvl w:ilvl="0">
      <w:start w:val="1"/>
      <w:numFmt w:val="decimal"/>
      <w:lvlText w:val="%1."/>
      <w:lvlJc w:val="left"/>
      <w:pPr>
        <w:ind w:left="945" w:hanging="405"/>
      </w:pPr>
      <w:rPr>
        <w:rFonts w:hint="default"/>
      </w:rPr>
    </w:lvl>
    <w:lvl w:ilvl="1">
      <w:start w:val="1"/>
      <w:numFmt w:val="russianLower"/>
      <w:lvlText w:val="%2."/>
      <w:lvlJc w:val="left"/>
      <w:pPr>
        <w:ind w:left="1620" w:hanging="360"/>
      </w:pPr>
    </w:lvl>
    <w:lvl w:ilvl="2">
      <w:start w:val="1"/>
      <w:numFmt w:val="lowerRoman"/>
      <w:lvlText w:val="%3."/>
      <w:lvlJc w:val="right"/>
      <w:pPr>
        <w:ind w:left="2340" w:hanging="180"/>
      </w:pPr>
    </w:lvl>
    <w:lvl w:ilvl="3">
      <w:start w:val="1"/>
      <w:numFmt w:val="decimal"/>
      <w:lvlText w:val="%4."/>
      <w:lvlJc w:val="left"/>
      <w:pPr>
        <w:ind w:left="3060" w:hanging="360"/>
      </w:pPr>
    </w:lvl>
    <w:lvl w:ilvl="4">
      <w:start w:val="1"/>
      <w:numFmt w:val="lowerLetter"/>
      <w:lvlText w:val="%5."/>
      <w:lvlJc w:val="left"/>
      <w:pPr>
        <w:ind w:left="3780" w:hanging="360"/>
      </w:pPr>
    </w:lvl>
    <w:lvl w:ilvl="5">
      <w:start w:val="1"/>
      <w:numFmt w:val="lowerRoman"/>
      <w:lvlText w:val="%6."/>
      <w:lvlJc w:val="right"/>
      <w:pPr>
        <w:ind w:left="4500" w:hanging="180"/>
      </w:pPr>
    </w:lvl>
    <w:lvl w:ilvl="6">
      <w:start w:val="1"/>
      <w:numFmt w:val="decimal"/>
      <w:lvlText w:val="%7."/>
      <w:lvlJc w:val="left"/>
      <w:pPr>
        <w:ind w:left="5220" w:hanging="360"/>
      </w:pPr>
    </w:lvl>
    <w:lvl w:ilvl="7">
      <w:start w:val="1"/>
      <w:numFmt w:val="lowerLetter"/>
      <w:lvlText w:val="%8."/>
      <w:lvlJc w:val="left"/>
      <w:pPr>
        <w:ind w:left="5940" w:hanging="360"/>
      </w:pPr>
    </w:lvl>
    <w:lvl w:ilvl="8">
      <w:start w:val="1"/>
      <w:numFmt w:val="lowerRoman"/>
      <w:lvlText w:val="%9."/>
      <w:lvlJc w:val="right"/>
      <w:pPr>
        <w:ind w:left="6660" w:hanging="180"/>
      </w:pPr>
    </w:lvl>
  </w:abstractNum>
  <w:abstractNum w:abstractNumId="17">
    <w:nsid w:val="3BA608AC"/>
    <w:multiLevelType w:val="hybridMultilevel"/>
    <w:tmpl w:val="8F3A3BC6"/>
    <w:lvl w:ilvl="0" w:tplc="9AE26458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F835327"/>
    <w:multiLevelType w:val="multilevel"/>
    <w:tmpl w:val="C26C3CB0"/>
    <w:lvl w:ilvl="0">
      <w:start w:val="1"/>
      <w:numFmt w:val="upperRoman"/>
      <w:lvlText w:val="%1."/>
      <w:lvlJc w:val="righ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3330"/>
        </w:tabs>
        <w:ind w:left="333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950"/>
        </w:tabs>
        <w:ind w:left="495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940"/>
        </w:tabs>
        <w:ind w:left="59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6570"/>
        </w:tabs>
        <w:ind w:left="657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7560"/>
        </w:tabs>
        <w:ind w:left="7560" w:hanging="2160"/>
      </w:pPr>
      <w:rPr>
        <w:rFonts w:hint="default"/>
      </w:rPr>
    </w:lvl>
  </w:abstractNum>
  <w:abstractNum w:abstractNumId="19">
    <w:nsid w:val="40801DB3"/>
    <w:multiLevelType w:val="hybridMultilevel"/>
    <w:tmpl w:val="E5048180"/>
    <w:lvl w:ilvl="0" w:tplc="FFFFFFFF">
      <w:start w:val="1"/>
      <w:numFmt w:val="bullet"/>
      <w:lvlText w:val=""/>
      <w:lvlJc w:val="left"/>
      <w:pPr>
        <w:ind w:left="3940" w:hanging="360"/>
      </w:pPr>
      <w:rPr>
        <w:rFonts w:ascii="Symbol" w:hAnsi="Symbol" w:cs="Symbol" w:hint="default"/>
      </w:rPr>
    </w:lvl>
    <w:lvl w:ilvl="1" w:tplc="FFFFFFFF">
      <w:start w:val="1"/>
      <w:numFmt w:val="bullet"/>
      <w:lvlText w:val="o"/>
      <w:lvlJc w:val="left"/>
      <w:pPr>
        <w:ind w:left="466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5380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ind w:left="6100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ind w:left="682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7540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ind w:left="8260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ind w:left="898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9700" w:hanging="360"/>
      </w:pPr>
      <w:rPr>
        <w:rFonts w:ascii="Wingdings" w:hAnsi="Wingdings" w:cs="Wingdings" w:hint="default"/>
      </w:rPr>
    </w:lvl>
  </w:abstractNum>
  <w:abstractNum w:abstractNumId="20">
    <w:nsid w:val="42767067"/>
    <w:multiLevelType w:val="hybridMultilevel"/>
    <w:tmpl w:val="B9440D7E"/>
    <w:lvl w:ilvl="0" w:tplc="9AE26458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3A71B4E"/>
    <w:multiLevelType w:val="hybridMultilevel"/>
    <w:tmpl w:val="C52EEB0C"/>
    <w:lvl w:ilvl="0" w:tplc="2046A876">
      <w:start w:val="1"/>
      <w:numFmt w:val="decimal"/>
      <w:lvlText w:val="%1."/>
      <w:lvlJc w:val="left"/>
      <w:pPr>
        <w:ind w:left="945" w:hanging="40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abstractNum w:abstractNumId="22">
    <w:nsid w:val="43D45215"/>
    <w:multiLevelType w:val="hybridMultilevel"/>
    <w:tmpl w:val="092635AA"/>
    <w:lvl w:ilvl="0" w:tplc="2046A876">
      <w:start w:val="1"/>
      <w:numFmt w:val="decimal"/>
      <w:lvlText w:val="%1."/>
      <w:lvlJc w:val="left"/>
      <w:pPr>
        <w:ind w:left="1485" w:hanging="40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80" w:hanging="360"/>
      </w:pPr>
    </w:lvl>
    <w:lvl w:ilvl="2" w:tplc="0419001B">
      <w:start w:val="1"/>
      <w:numFmt w:val="lowerRoman"/>
      <w:lvlText w:val="%3."/>
      <w:lvlJc w:val="right"/>
      <w:pPr>
        <w:ind w:left="2700" w:hanging="180"/>
      </w:pPr>
    </w:lvl>
    <w:lvl w:ilvl="3" w:tplc="0419000F">
      <w:start w:val="1"/>
      <w:numFmt w:val="decimal"/>
      <w:lvlText w:val="%4."/>
      <w:lvlJc w:val="left"/>
      <w:pPr>
        <w:ind w:left="3420" w:hanging="360"/>
      </w:pPr>
    </w:lvl>
    <w:lvl w:ilvl="4" w:tplc="04190019">
      <w:start w:val="1"/>
      <w:numFmt w:val="lowerLetter"/>
      <w:lvlText w:val="%5."/>
      <w:lvlJc w:val="left"/>
      <w:pPr>
        <w:ind w:left="4140" w:hanging="360"/>
      </w:pPr>
    </w:lvl>
    <w:lvl w:ilvl="5" w:tplc="0419001B">
      <w:start w:val="1"/>
      <w:numFmt w:val="lowerRoman"/>
      <w:lvlText w:val="%6."/>
      <w:lvlJc w:val="right"/>
      <w:pPr>
        <w:ind w:left="4860" w:hanging="180"/>
      </w:pPr>
    </w:lvl>
    <w:lvl w:ilvl="6" w:tplc="0419000F">
      <w:start w:val="1"/>
      <w:numFmt w:val="decimal"/>
      <w:lvlText w:val="%7."/>
      <w:lvlJc w:val="left"/>
      <w:pPr>
        <w:ind w:left="5580" w:hanging="360"/>
      </w:pPr>
    </w:lvl>
    <w:lvl w:ilvl="7" w:tplc="04190019">
      <w:start w:val="1"/>
      <w:numFmt w:val="lowerLetter"/>
      <w:lvlText w:val="%8."/>
      <w:lvlJc w:val="left"/>
      <w:pPr>
        <w:ind w:left="6300" w:hanging="360"/>
      </w:pPr>
    </w:lvl>
    <w:lvl w:ilvl="8" w:tplc="0419001B">
      <w:start w:val="1"/>
      <w:numFmt w:val="lowerRoman"/>
      <w:lvlText w:val="%9."/>
      <w:lvlJc w:val="right"/>
      <w:pPr>
        <w:ind w:left="7020" w:hanging="180"/>
      </w:pPr>
    </w:lvl>
  </w:abstractNum>
  <w:abstractNum w:abstractNumId="23">
    <w:nsid w:val="44F1114E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4">
    <w:nsid w:val="450647A0"/>
    <w:multiLevelType w:val="hybridMultilevel"/>
    <w:tmpl w:val="3C340B70"/>
    <w:lvl w:ilvl="0" w:tplc="FFFFFFFF">
      <w:start w:val="1"/>
      <w:numFmt w:val="bullet"/>
      <w:lvlText w:val=""/>
      <w:lvlJc w:val="left"/>
      <w:pPr>
        <w:ind w:left="2180" w:hanging="360"/>
      </w:pPr>
      <w:rPr>
        <w:rFonts w:ascii="Symbol" w:hAnsi="Symbol" w:cs="Symbol" w:hint="default"/>
      </w:rPr>
    </w:lvl>
    <w:lvl w:ilvl="1" w:tplc="FFFFFFFF">
      <w:start w:val="1"/>
      <w:numFmt w:val="bullet"/>
      <w:lvlText w:val="o"/>
      <w:lvlJc w:val="left"/>
      <w:pPr>
        <w:ind w:left="290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3620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ind w:left="4340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ind w:left="506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5780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ind w:left="6500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ind w:left="722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7940" w:hanging="360"/>
      </w:pPr>
      <w:rPr>
        <w:rFonts w:ascii="Wingdings" w:hAnsi="Wingdings" w:cs="Wingdings" w:hint="default"/>
      </w:rPr>
    </w:lvl>
  </w:abstractNum>
  <w:abstractNum w:abstractNumId="25">
    <w:nsid w:val="46CA07D1"/>
    <w:multiLevelType w:val="multilevel"/>
    <w:tmpl w:val="6B843C30"/>
    <w:lvl w:ilvl="0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700"/>
        </w:tabs>
        <w:ind w:left="27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700"/>
        </w:tabs>
        <w:ind w:left="27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060"/>
        </w:tabs>
        <w:ind w:left="3060" w:hanging="2160"/>
      </w:pPr>
      <w:rPr>
        <w:rFonts w:hint="default"/>
      </w:rPr>
    </w:lvl>
  </w:abstractNum>
  <w:abstractNum w:abstractNumId="26">
    <w:nsid w:val="476526F1"/>
    <w:multiLevelType w:val="hybridMultilevel"/>
    <w:tmpl w:val="C5DABA62"/>
    <w:lvl w:ilvl="0" w:tplc="ED36F918">
      <w:start w:val="1"/>
      <w:numFmt w:val="upperRoman"/>
      <w:lvlText w:val="%1."/>
      <w:lvlJc w:val="left"/>
      <w:pPr>
        <w:ind w:left="1980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340" w:hanging="360"/>
      </w:pPr>
    </w:lvl>
    <w:lvl w:ilvl="2" w:tplc="0419001B">
      <w:start w:val="1"/>
      <w:numFmt w:val="lowerRoman"/>
      <w:lvlText w:val="%3."/>
      <w:lvlJc w:val="right"/>
      <w:pPr>
        <w:ind w:left="3060" w:hanging="180"/>
      </w:pPr>
    </w:lvl>
    <w:lvl w:ilvl="3" w:tplc="0419000F">
      <w:start w:val="1"/>
      <w:numFmt w:val="decimal"/>
      <w:lvlText w:val="%4."/>
      <w:lvlJc w:val="left"/>
      <w:pPr>
        <w:ind w:left="3780" w:hanging="360"/>
      </w:pPr>
    </w:lvl>
    <w:lvl w:ilvl="4" w:tplc="04190019">
      <w:start w:val="1"/>
      <w:numFmt w:val="lowerLetter"/>
      <w:lvlText w:val="%5."/>
      <w:lvlJc w:val="left"/>
      <w:pPr>
        <w:ind w:left="4500" w:hanging="360"/>
      </w:pPr>
    </w:lvl>
    <w:lvl w:ilvl="5" w:tplc="0419001B">
      <w:start w:val="1"/>
      <w:numFmt w:val="lowerRoman"/>
      <w:lvlText w:val="%6."/>
      <w:lvlJc w:val="right"/>
      <w:pPr>
        <w:ind w:left="5220" w:hanging="180"/>
      </w:pPr>
    </w:lvl>
    <w:lvl w:ilvl="6" w:tplc="0419000F">
      <w:start w:val="1"/>
      <w:numFmt w:val="decimal"/>
      <w:lvlText w:val="%7."/>
      <w:lvlJc w:val="left"/>
      <w:pPr>
        <w:ind w:left="5940" w:hanging="360"/>
      </w:pPr>
    </w:lvl>
    <w:lvl w:ilvl="7" w:tplc="04190019">
      <w:start w:val="1"/>
      <w:numFmt w:val="lowerLetter"/>
      <w:lvlText w:val="%8."/>
      <w:lvlJc w:val="left"/>
      <w:pPr>
        <w:ind w:left="6660" w:hanging="360"/>
      </w:pPr>
    </w:lvl>
    <w:lvl w:ilvl="8" w:tplc="0419001B">
      <w:start w:val="1"/>
      <w:numFmt w:val="lowerRoman"/>
      <w:lvlText w:val="%9."/>
      <w:lvlJc w:val="right"/>
      <w:pPr>
        <w:ind w:left="7380" w:hanging="180"/>
      </w:pPr>
    </w:lvl>
  </w:abstractNum>
  <w:abstractNum w:abstractNumId="27">
    <w:nsid w:val="4C384BBD"/>
    <w:multiLevelType w:val="hybridMultilevel"/>
    <w:tmpl w:val="21A41C1A"/>
    <w:lvl w:ilvl="0" w:tplc="ED4E74F2">
      <w:start w:val="1"/>
      <w:numFmt w:val="decimal"/>
      <w:lvlText w:val="%1."/>
      <w:lvlJc w:val="left"/>
      <w:pPr>
        <w:ind w:left="1836" w:hanging="4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496" w:hanging="360"/>
      </w:pPr>
    </w:lvl>
    <w:lvl w:ilvl="2" w:tplc="0419001B">
      <w:start w:val="1"/>
      <w:numFmt w:val="lowerRoman"/>
      <w:lvlText w:val="%3."/>
      <w:lvlJc w:val="right"/>
      <w:pPr>
        <w:ind w:left="3216" w:hanging="180"/>
      </w:pPr>
    </w:lvl>
    <w:lvl w:ilvl="3" w:tplc="0419000F">
      <w:start w:val="1"/>
      <w:numFmt w:val="decimal"/>
      <w:lvlText w:val="%4."/>
      <w:lvlJc w:val="left"/>
      <w:pPr>
        <w:ind w:left="3936" w:hanging="360"/>
      </w:pPr>
    </w:lvl>
    <w:lvl w:ilvl="4" w:tplc="04190019">
      <w:start w:val="1"/>
      <w:numFmt w:val="lowerLetter"/>
      <w:lvlText w:val="%5."/>
      <w:lvlJc w:val="left"/>
      <w:pPr>
        <w:ind w:left="4656" w:hanging="360"/>
      </w:pPr>
    </w:lvl>
    <w:lvl w:ilvl="5" w:tplc="0419001B">
      <w:start w:val="1"/>
      <w:numFmt w:val="lowerRoman"/>
      <w:lvlText w:val="%6."/>
      <w:lvlJc w:val="right"/>
      <w:pPr>
        <w:ind w:left="5376" w:hanging="180"/>
      </w:pPr>
    </w:lvl>
    <w:lvl w:ilvl="6" w:tplc="0419000F">
      <w:start w:val="1"/>
      <w:numFmt w:val="decimal"/>
      <w:lvlText w:val="%7."/>
      <w:lvlJc w:val="left"/>
      <w:pPr>
        <w:ind w:left="6096" w:hanging="360"/>
      </w:pPr>
    </w:lvl>
    <w:lvl w:ilvl="7" w:tplc="04190019">
      <w:start w:val="1"/>
      <w:numFmt w:val="lowerLetter"/>
      <w:lvlText w:val="%8."/>
      <w:lvlJc w:val="left"/>
      <w:pPr>
        <w:ind w:left="6816" w:hanging="360"/>
      </w:pPr>
    </w:lvl>
    <w:lvl w:ilvl="8" w:tplc="0419001B">
      <w:start w:val="1"/>
      <w:numFmt w:val="lowerRoman"/>
      <w:lvlText w:val="%9."/>
      <w:lvlJc w:val="right"/>
      <w:pPr>
        <w:ind w:left="7536" w:hanging="180"/>
      </w:pPr>
    </w:lvl>
  </w:abstractNum>
  <w:abstractNum w:abstractNumId="28">
    <w:nsid w:val="4F9708D7"/>
    <w:multiLevelType w:val="hybridMultilevel"/>
    <w:tmpl w:val="1592EE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F995662"/>
    <w:multiLevelType w:val="multilevel"/>
    <w:tmpl w:val="1696CBCE"/>
    <w:styleLink w:val="2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600" w:hanging="360"/>
      </w:pPr>
      <w:rPr>
        <w:rFonts w:hint="default"/>
      </w:rPr>
    </w:lvl>
  </w:abstractNum>
  <w:abstractNum w:abstractNumId="30">
    <w:nsid w:val="52013B78"/>
    <w:multiLevelType w:val="hybridMultilevel"/>
    <w:tmpl w:val="2AB6FA0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525957A3"/>
    <w:multiLevelType w:val="hybridMultilevel"/>
    <w:tmpl w:val="B1DA8A50"/>
    <w:lvl w:ilvl="0" w:tplc="67128382">
      <w:start w:val="3"/>
      <w:numFmt w:val="decimal"/>
      <w:lvlText w:val="%1."/>
      <w:lvlJc w:val="left"/>
      <w:pPr>
        <w:ind w:left="987" w:hanging="4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5B96A1C"/>
    <w:multiLevelType w:val="hybridMultilevel"/>
    <w:tmpl w:val="AB9AE036"/>
    <w:lvl w:ilvl="0" w:tplc="2C40F5D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hint="default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7A811CB"/>
    <w:multiLevelType w:val="hybridMultilevel"/>
    <w:tmpl w:val="529EDC68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4">
    <w:nsid w:val="5D887CDE"/>
    <w:multiLevelType w:val="hybridMultilevel"/>
    <w:tmpl w:val="A68E20D4"/>
    <w:lvl w:ilvl="0" w:tplc="FFFFFFFF">
      <w:start w:val="1"/>
      <w:numFmt w:val="bullet"/>
      <w:lvlText w:val=""/>
      <w:lvlJc w:val="left"/>
      <w:pPr>
        <w:ind w:left="1146" w:hanging="360"/>
      </w:pPr>
      <w:rPr>
        <w:rFonts w:ascii="Symbol" w:hAnsi="Symbol" w:cs="Symbol" w:hint="default"/>
      </w:rPr>
    </w:lvl>
    <w:lvl w:ilvl="1" w:tplc="FFFFFFFF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586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ind w:left="3306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746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ind w:left="5466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906" w:hanging="360"/>
      </w:pPr>
      <w:rPr>
        <w:rFonts w:ascii="Wingdings" w:hAnsi="Wingdings" w:cs="Wingdings" w:hint="default"/>
      </w:rPr>
    </w:lvl>
  </w:abstractNum>
  <w:abstractNum w:abstractNumId="35">
    <w:nsid w:val="60BE1AC8"/>
    <w:multiLevelType w:val="hybridMultilevel"/>
    <w:tmpl w:val="59381D7A"/>
    <w:lvl w:ilvl="0" w:tplc="ED4E74F2">
      <w:start w:val="1"/>
      <w:numFmt w:val="decimal"/>
      <w:lvlText w:val="%1."/>
      <w:lvlJc w:val="left"/>
      <w:pPr>
        <w:ind w:left="987" w:hanging="4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66632CE"/>
    <w:multiLevelType w:val="hybridMultilevel"/>
    <w:tmpl w:val="3CA86894"/>
    <w:lvl w:ilvl="0" w:tplc="0468429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78C2F86"/>
    <w:multiLevelType w:val="multilevel"/>
    <w:tmpl w:val="A56C9FFC"/>
    <w:numStyleLink w:val="1"/>
  </w:abstractNum>
  <w:abstractNum w:abstractNumId="38">
    <w:nsid w:val="6D1E6926"/>
    <w:multiLevelType w:val="multilevel"/>
    <w:tmpl w:val="0419001F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9">
    <w:nsid w:val="702D4917"/>
    <w:multiLevelType w:val="hybridMultilevel"/>
    <w:tmpl w:val="BA0834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1187E5C"/>
    <w:multiLevelType w:val="hybridMultilevel"/>
    <w:tmpl w:val="E6BEB694"/>
    <w:lvl w:ilvl="0" w:tplc="2EF0F5BC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365" w:hanging="360"/>
      </w:pPr>
    </w:lvl>
    <w:lvl w:ilvl="2" w:tplc="0419001B">
      <w:start w:val="1"/>
      <w:numFmt w:val="lowerRoman"/>
      <w:lvlText w:val="%3."/>
      <w:lvlJc w:val="right"/>
      <w:pPr>
        <w:ind w:left="2085" w:hanging="180"/>
      </w:pPr>
    </w:lvl>
    <w:lvl w:ilvl="3" w:tplc="0419000F">
      <w:start w:val="1"/>
      <w:numFmt w:val="decimal"/>
      <w:lvlText w:val="%4."/>
      <w:lvlJc w:val="left"/>
      <w:pPr>
        <w:ind w:left="2805" w:hanging="360"/>
      </w:pPr>
    </w:lvl>
    <w:lvl w:ilvl="4" w:tplc="04190019">
      <w:start w:val="1"/>
      <w:numFmt w:val="lowerLetter"/>
      <w:lvlText w:val="%5."/>
      <w:lvlJc w:val="left"/>
      <w:pPr>
        <w:ind w:left="3525" w:hanging="360"/>
      </w:pPr>
    </w:lvl>
    <w:lvl w:ilvl="5" w:tplc="0419001B">
      <w:start w:val="1"/>
      <w:numFmt w:val="lowerRoman"/>
      <w:lvlText w:val="%6."/>
      <w:lvlJc w:val="right"/>
      <w:pPr>
        <w:ind w:left="4245" w:hanging="180"/>
      </w:pPr>
    </w:lvl>
    <w:lvl w:ilvl="6" w:tplc="0419000F">
      <w:start w:val="1"/>
      <w:numFmt w:val="decimal"/>
      <w:lvlText w:val="%7."/>
      <w:lvlJc w:val="left"/>
      <w:pPr>
        <w:ind w:left="4965" w:hanging="360"/>
      </w:pPr>
    </w:lvl>
    <w:lvl w:ilvl="7" w:tplc="04190019">
      <w:start w:val="1"/>
      <w:numFmt w:val="lowerLetter"/>
      <w:lvlText w:val="%8."/>
      <w:lvlJc w:val="left"/>
      <w:pPr>
        <w:ind w:left="5685" w:hanging="360"/>
      </w:pPr>
    </w:lvl>
    <w:lvl w:ilvl="8" w:tplc="0419001B">
      <w:start w:val="1"/>
      <w:numFmt w:val="lowerRoman"/>
      <w:lvlText w:val="%9."/>
      <w:lvlJc w:val="right"/>
      <w:pPr>
        <w:ind w:left="6405" w:hanging="180"/>
      </w:pPr>
    </w:lvl>
  </w:abstractNum>
  <w:abstractNum w:abstractNumId="41">
    <w:nsid w:val="74DA317D"/>
    <w:multiLevelType w:val="hybridMultilevel"/>
    <w:tmpl w:val="990C0F60"/>
    <w:lvl w:ilvl="0" w:tplc="555C316E">
      <w:start w:val="1"/>
      <w:numFmt w:val="bullet"/>
      <w:lvlText w:val=""/>
      <w:lvlJc w:val="left"/>
      <w:pPr>
        <w:ind w:left="1070" w:hanging="360"/>
      </w:pPr>
      <w:rPr>
        <w:rFonts w:ascii="Symbol" w:hAnsi="Symbol" w:cs="Symbol" w:hint="default"/>
      </w:rPr>
    </w:lvl>
    <w:lvl w:ilvl="1" w:tplc="95A4489C">
      <w:start w:val="1"/>
      <w:numFmt w:val="decimal"/>
      <w:lvlText w:val="%2)"/>
      <w:lvlJc w:val="left"/>
      <w:pPr>
        <w:ind w:left="1920" w:hanging="84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6166EAB"/>
    <w:multiLevelType w:val="hybridMultilevel"/>
    <w:tmpl w:val="30D24EBA"/>
    <w:lvl w:ilvl="0" w:tplc="9AE26458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F262D59"/>
    <w:multiLevelType w:val="hybridMultilevel"/>
    <w:tmpl w:val="DF382910"/>
    <w:lvl w:ilvl="0" w:tplc="555C316E">
      <w:start w:val="1"/>
      <w:numFmt w:val="bullet"/>
      <w:lvlText w:val=""/>
      <w:lvlJc w:val="left"/>
      <w:pPr>
        <w:ind w:left="1070" w:hanging="360"/>
      </w:pPr>
      <w:rPr>
        <w:rFonts w:ascii="Symbol" w:hAnsi="Symbol" w:cs="Symbol" w:hint="default"/>
      </w:rPr>
    </w:lvl>
    <w:lvl w:ilvl="1" w:tplc="95A4489C">
      <w:start w:val="1"/>
      <w:numFmt w:val="decimal"/>
      <w:lvlText w:val="%2)"/>
      <w:lvlJc w:val="left"/>
      <w:pPr>
        <w:ind w:left="1920" w:hanging="84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0"/>
  </w:num>
  <w:num w:numId="3">
    <w:abstractNumId w:val="1"/>
  </w:num>
  <w:num w:numId="4">
    <w:abstractNumId w:val="41"/>
  </w:num>
  <w:num w:numId="5">
    <w:abstractNumId w:val="43"/>
  </w:num>
  <w:num w:numId="6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0"/>
  </w:num>
  <w:num w:numId="8">
    <w:abstractNumId w:val="7"/>
  </w:num>
  <w:num w:numId="9">
    <w:abstractNumId w:val="19"/>
  </w:num>
  <w:num w:numId="10">
    <w:abstractNumId w:val="24"/>
  </w:num>
  <w:num w:numId="11">
    <w:abstractNumId w:val="34"/>
  </w:num>
  <w:num w:numId="12">
    <w:abstractNumId w:val="33"/>
  </w:num>
  <w:num w:numId="13">
    <w:abstractNumId w:val="13"/>
  </w:num>
  <w:num w:numId="14">
    <w:abstractNumId w:val="14"/>
  </w:num>
  <w:num w:numId="15">
    <w:abstractNumId w:val="4"/>
  </w:num>
  <w:num w:numId="16">
    <w:abstractNumId w:val="18"/>
  </w:num>
  <w:num w:numId="17">
    <w:abstractNumId w:val="36"/>
  </w:num>
  <w:num w:numId="18">
    <w:abstractNumId w:val="37"/>
    <w:lvlOverride w:ilvl="0">
      <w:lvl w:ilvl="0">
        <w:start w:val="1"/>
        <w:numFmt w:val="decimal"/>
        <w:lvlText w:val="%1."/>
        <w:lvlJc w:val="left"/>
        <w:pPr>
          <w:ind w:left="9620" w:hanging="405"/>
        </w:pPr>
        <w:rPr>
          <w:rFonts w:hint="default"/>
          <w:strike w:val="0"/>
        </w:rPr>
      </w:lvl>
    </w:lvlOverride>
  </w:num>
  <w:num w:numId="19">
    <w:abstractNumId w:val="21"/>
  </w:num>
  <w:num w:numId="20">
    <w:abstractNumId w:val="9"/>
  </w:num>
  <w:num w:numId="21">
    <w:abstractNumId w:val="22"/>
  </w:num>
  <w:num w:numId="22">
    <w:abstractNumId w:val="0"/>
  </w:num>
  <w:num w:numId="23">
    <w:abstractNumId w:val="35"/>
  </w:num>
  <w:num w:numId="24">
    <w:abstractNumId w:val="15"/>
  </w:num>
  <w:num w:numId="25">
    <w:abstractNumId w:val="27"/>
  </w:num>
  <w:num w:numId="26">
    <w:abstractNumId w:val="31"/>
  </w:num>
  <w:num w:numId="27">
    <w:abstractNumId w:val="16"/>
  </w:num>
  <w:num w:numId="28">
    <w:abstractNumId w:val="29"/>
  </w:num>
  <w:num w:numId="29">
    <w:abstractNumId w:val="8"/>
  </w:num>
  <w:num w:numId="30">
    <w:abstractNumId w:val="5"/>
  </w:num>
  <w:num w:numId="31">
    <w:abstractNumId w:val="26"/>
  </w:num>
  <w:num w:numId="32">
    <w:abstractNumId w:val="40"/>
  </w:num>
  <w:num w:numId="33">
    <w:abstractNumId w:val="39"/>
  </w:num>
  <w:num w:numId="34">
    <w:abstractNumId w:val="25"/>
  </w:num>
  <w:num w:numId="35">
    <w:abstractNumId w:val="38"/>
  </w:num>
  <w:num w:numId="36">
    <w:abstractNumId w:val="3"/>
  </w:num>
  <w:num w:numId="37">
    <w:abstractNumId w:val="23"/>
  </w:num>
  <w:num w:numId="38">
    <w:abstractNumId w:val="12"/>
  </w:num>
  <w:num w:numId="39">
    <w:abstractNumId w:val="17"/>
  </w:num>
  <w:num w:numId="40">
    <w:abstractNumId w:val="2"/>
  </w:num>
  <w:num w:numId="41">
    <w:abstractNumId w:val="20"/>
  </w:num>
  <w:num w:numId="42">
    <w:abstractNumId w:val="11"/>
  </w:num>
  <w:num w:numId="43">
    <w:abstractNumId w:val="42"/>
  </w:num>
  <w:num w:numId="44">
    <w:abstractNumId w:val="2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0185F"/>
    <w:rsid w:val="000072C9"/>
    <w:rsid w:val="00037AD9"/>
    <w:rsid w:val="00060CD1"/>
    <w:rsid w:val="00064BA2"/>
    <w:rsid w:val="00074FB6"/>
    <w:rsid w:val="00075B2F"/>
    <w:rsid w:val="000A515D"/>
    <w:rsid w:val="000D11AB"/>
    <w:rsid w:val="000E29D2"/>
    <w:rsid w:val="0011249F"/>
    <w:rsid w:val="001461E0"/>
    <w:rsid w:val="001520C4"/>
    <w:rsid w:val="0017025C"/>
    <w:rsid w:val="00194D5F"/>
    <w:rsid w:val="00224D92"/>
    <w:rsid w:val="0023382D"/>
    <w:rsid w:val="002C1143"/>
    <w:rsid w:val="002D0615"/>
    <w:rsid w:val="002D7130"/>
    <w:rsid w:val="00321F25"/>
    <w:rsid w:val="003352B6"/>
    <w:rsid w:val="0034520D"/>
    <w:rsid w:val="00355EC4"/>
    <w:rsid w:val="0037414D"/>
    <w:rsid w:val="00403501"/>
    <w:rsid w:val="00460D68"/>
    <w:rsid w:val="004C5D7C"/>
    <w:rsid w:val="004E41C8"/>
    <w:rsid w:val="00507B3C"/>
    <w:rsid w:val="00511084"/>
    <w:rsid w:val="00515160"/>
    <w:rsid w:val="005304E2"/>
    <w:rsid w:val="0055002D"/>
    <w:rsid w:val="0059427B"/>
    <w:rsid w:val="00597C7E"/>
    <w:rsid w:val="00602E1B"/>
    <w:rsid w:val="00606274"/>
    <w:rsid w:val="006131FE"/>
    <w:rsid w:val="006148BF"/>
    <w:rsid w:val="006446D3"/>
    <w:rsid w:val="00681EC9"/>
    <w:rsid w:val="006826B6"/>
    <w:rsid w:val="00690D6A"/>
    <w:rsid w:val="007218AF"/>
    <w:rsid w:val="00723917"/>
    <w:rsid w:val="00765621"/>
    <w:rsid w:val="00771887"/>
    <w:rsid w:val="00783432"/>
    <w:rsid w:val="0078547D"/>
    <w:rsid w:val="00786FC8"/>
    <w:rsid w:val="007F141C"/>
    <w:rsid w:val="007F6989"/>
    <w:rsid w:val="008C6CCE"/>
    <w:rsid w:val="0092607C"/>
    <w:rsid w:val="00931B5D"/>
    <w:rsid w:val="00955F43"/>
    <w:rsid w:val="009A2836"/>
    <w:rsid w:val="009A2CDA"/>
    <w:rsid w:val="009B368D"/>
    <w:rsid w:val="009C4A22"/>
    <w:rsid w:val="00A0185F"/>
    <w:rsid w:val="00BA6084"/>
    <w:rsid w:val="00C27F0C"/>
    <w:rsid w:val="00C41508"/>
    <w:rsid w:val="00CE102E"/>
    <w:rsid w:val="00CE3FD9"/>
    <w:rsid w:val="00DD2C40"/>
    <w:rsid w:val="00DF53DB"/>
    <w:rsid w:val="00E808CE"/>
    <w:rsid w:val="00EA6684"/>
    <w:rsid w:val="00EF49FA"/>
    <w:rsid w:val="00F27F95"/>
    <w:rsid w:val="00F45E82"/>
    <w:rsid w:val="00F63567"/>
    <w:rsid w:val="00F779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semiHidden="0" w:uiPriority="0" w:unhideWhenUsed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semiHidden="0" w:uiPriority="0" w:unhideWhenUsed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0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0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26B6"/>
    <w:pPr>
      <w:spacing w:after="200" w:line="276" w:lineRule="auto"/>
    </w:pPr>
    <w:rPr>
      <w:rFonts w:cs="Calibri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A0185F"/>
    <w:pPr>
      <w:keepNext/>
      <w:spacing w:after="0" w:line="240" w:lineRule="auto"/>
      <w:jc w:val="center"/>
      <w:outlineLvl w:val="0"/>
    </w:pPr>
    <w:rPr>
      <w:noProof/>
      <w:sz w:val="20"/>
      <w:szCs w:val="20"/>
      <w:lang w:eastAsia="ru-RU"/>
    </w:rPr>
  </w:style>
  <w:style w:type="paragraph" w:styleId="Heading2">
    <w:name w:val="heading 2"/>
    <w:basedOn w:val="Normal"/>
    <w:next w:val="Normal"/>
    <w:link w:val="Heading2Char"/>
    <w:uiPriority w:val="99"/>
    <w:qFormat/>
    <w:rsid w:val="00A0185F"/>
    <w:pPr>
      <w:keepNext/>
      <w:spacing w:before="240" w:after="60" w:line="240" w:lineRule="auto"/>
      <w:outlineLvl w:val="1"/>
    </w:pPr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Heading3">
    <w:name w:val="heading 3"/>
    <w:basedOn w:val="Normal"/>
    <w:next w:val="Normal"/>
    <w:link w:val="Heading3Char"/>
    <w:uiPriority w:val="99"/>
    <w:qFormat/>
    <w:rsid w:val="00A0185F"/>
    <w:pPr>
      <w:keepNext/>
      <w:spacing w:before="240" w:after="60"/>
      <w:outlineLvl w:val="2"/>
    </w:pPr>
    <w:rPr>
      <w:rFonts w:ascii="Calibri Light" w:hAnsi="Calibri Light" w:cs="Calibri Light"/>
      <w:b/>
      <w:bCs/>
      <w:sz w:val="26"/>
      <w:szCs w:val="26"/>
      <w:lang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A0185F"/>
    <w:rPr>
      <w:rFonts w:ascii="Times New Roman" w:hAnsi="Times New Roman" w:cs="Times New Roman"/>
      <w:noProof/>
      <w:sz w:val="20"/>
      <w:szCs w:val="20"/>
      <w:lang w:eastAsia="ru-RU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A0185F"/>
    <w:rPr>
      <w:rFonts w:ascii="Arial" w:hAnsi="Arial" w:cs="Arial"/>
      <w:b/>
      <w:bCs/>
      <w:i/>
      <w:iCs/>
      <w:sz w:val="28"/>
      <w:szCs w:val="28"/>
      <w:lang w:eastAsia="ru-RU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A0185F"/>
    <w:rPr>
      <w:rFonts w:ascii="Calibri Light" w:hAnsi="Calibri Light" w:cs="Calibri Light"/>
      <w:b/>
      <w:bCs/>
      <w:sz w:val="26"/>
      <w:szCs w:val="26"/>
    </w:rPr>
  </w:style>
  <w:style w:type="paragraph" w:customStyle="1" w:styleId="ConsPlusNormal">
    <w:name w:val="ConsPlusNormal"/>
    <w:link w:val="ConsPlusNormal0"/>
    <w:uiPriority w:val="99"/>
    <w:rsid w:val="00A0185F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A0185F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A0185F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0"/>
      <w:szCs w:val="20"/>
    </w:rPr>
  </w:style>
  <w:style w:type="paragraph" w:customStyle="1" w:styleId="a">
    <w:name w:val="А.Заголовок"/>
    <w:basedOn w:val="Normal"/>
    <w:uiPriority w:val="99"/>
    <w:rsid w:val="00A0185F"/>
    <w:pPr>
      <w:spacing w:before="240" w:after="240" w:line="240" w:lineRule="auto"/>
      <w:ind w:right="4678"/>
      <w:jc w:val="both"/>
    </w:pPr>
    <w:rPr>
      <w:sz w:val="28"/>
      <w:szCs w:val="28"/>
      <w:lang w:eastAsia="ru-RU"/>
    </w:rPr>
  </w:style>
  <w:style w:type="paragraph" w:styleId="DocumentMap">
    <w:name w:val="Document Map"/>
    <w:basedOn w:val="Normal"/>
    <w:link w:val="DocumentMapChar"/>
    <w:uiPriority w:val="99"/>
    <w:semiHidden/>
    <w:rsid w:val="00A0185F"/>
    <w:pPr>
      <w:shd w:val="clear" w:color="auto" w:fill="000080"/>
      <w:spacing w:after="0"/>
    </w:pPr>
    <w:rPr>
      <w:rFonts w:ascii="Tahoma" w:hAnsi="Tahoma" w:cs="Tahoma"/>
      <w:sz w:val="20"/>
      <w:szCs w:val="20"/>
      <w:lang w:eastAsia="ru-RU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sid w:val="00A0185F"/>
    <w:rPr>
      <w:rFonts w:ascii="Tahoma" w:hAnsi="Tahoma" w:cs="Tahoma"/>
      <w:sz w:val="20"/>
      <w:szCs w:val="20"/>
      <w:shd w:val="clear" w:color="auto" w:fill="000080"/>
    </w:rPr>
  </w:style>
  <w:style w:type="character" w:styleId="Hyperlink">
    <w:name w:val="Hyperlink"/>
    <w:basedOn w:val="DefaultParagraphFont"/>
    <w:uiPriority w:val="99"/>
    <w:rsid w:val="00A0185F"/>
    <w:rPr>
      <w:color w:val="0000FF"/>
      <w:u w:val="single"/>
    </w:rPr>
  </w:style>
  <w:style w:type="paragraph" w:styleId="Caption">
    <w:name w:val="caption"/>
    <w:basedOn w:val="Normal"/>
    <w:next w:val="Normal"/>
    <w:uiPriority w:val="99"/>
    <w:qFormat/>
    <w:rsid w:val="00A0185F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consplusnormal1">
    <w:name w:val="consplusnormal"/>
    <w:basedOn w:val="Normal"/>
    <w:uiPriority w:val="99"/>
    <w:rsid w:val="00A0185F"/>
    <w:pPr>
      <w:suppressAutoHyphens/>
      <w:spacing w:before="280" w:after="280" w:line="240" w:lineRule="auto"/>
    </w:pPr>
    <w:rPr>
      <w:rFonts w:ascii="Arial" w:eastAsia="Times New Roman" w:hAnsi="Arial" w:cs="Arial"/>
      <w:sz w:val="18"/>
      <w:szCs w:val="18"/>
      <w:lang w:eastAsia="ar-SA"/>
    </w:rPr>
  </w:style>
  <w:style w:type="paragraph" w:customStyle="1" w:styleId="consplusnonformat0">
    <w:name w:val="consplusnonformat"/>
    <w:basedOn w:val="Normal"/>
    <w:uiPriority w:val="99"/>
    <w:rsid w:val="00A0185F"/>
    <w:pPr>
      <w:suppressAutoHyphens/>
      <w:spacing w:before="280" w:after="280" w:line="240" w:lineRule="auto"/>
    </w:pPr>
    <w:rPr>
      <w:rFonts w:ascii="Arial" w:eastAsia="Times New Roman" w:hAnsi="Arial" w:cs="Arial"/>
      <w:sz w:val="18"/>
      <w:szCs w:val="18"/>
      <w:lang w:eastAsia="ar-SA"/>
    </w:rPr>
  </w:style>
  <w:style w:type="paragraph" w:customStyle="1" w:styleId="ConsPlusTitleTimesNewRoman">
    <w:name w:val="ConsPlusTitle + Times New Roman"/>
    <w:aliases w:val="14 пт,не полужирный,По ширине,Первая стро..."/>
    <w:basedOn w:val="Normal"/>
    <w:uiPriority w:val="99"/>
    <w:rsid w:val="00A0185F"/>
    <w:pPr>
      <w:autoSpaceDE w:val="0"/>
      <w:autoSpaceDN w:val="0"/>
      <w:adjustRightInd w:val="0"/>
      <w:spacing w:after="0" w:line="240" w:lineRule="auto"/>
      <w:ind w:firstLine="540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BodyText2">
    <w:name w:val="Body Text 2"/>
    <w:basedOn w:val="Normal"/>
    <w:link w:val="BodyText2Char"/>
    <w:uiPriority w:val="99"/>
    <w:rsid w:val="00A0185F"/>
    <w:pPr>
      <w:spacing w:after="0" w:line="240" w:lineRule="auto"/>
      <w:jc w:val="both"/>
    </w:pPr>
    <w:rPr>
      <w:sz w:val="20"/>
      <w:szCs w:val="20"/>
      <w:lang w:eastAsia="ru-RU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A0185F"/>
    <w:rPr>
      <w:rFonts w:ascii="Times New Roman" w:hAnsi="Times New Roman" w:cs="Times New Roman"/>
      <w:sz w:val="20"/>
      <w:szCs w:val="20"/>
      <w:lang w:eastAsia="ru-RU"/>
    </w:rPr>
  </w:style>
  <w:style w:type="paragraph" w:styleId="BodyTextIndent">
    <w:name w:val="Body Text Indent"/>
    <w:basedOn w:val="Normal"/>
    <w:link w:val="BodyTextIndentChar"/>
    <w:uiPriority w:val="99"/>
    <w:rsid w:val="00A0185F"/>
    <w:pPr>
      <w:spacing w:after="0" w:line="240" w:lineRule="auto"/>
      <w:ind w:firstLine="708"/>
      <w:jc w:val="both"/>
    </w:pPr>
    <w:rPr>
      <w:sz w:val="24"/>
      <w:szCs w:val="24"/>
      <w:lang w:eastAsia="ru-RU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A0185F"/>
    <w:rPr>
      <w:rFonts w:ascii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99"/>
    <w:qFormat/>
    <w:rsid w:val="00A0185F"/>
    <w:rPr>
      <w:b/>
      <w:bCs/>
    </w:rPr>
  </w:style>
  <w:style w:type="character" w:customStyle="1" w:styleId="TextNPA">
    <w:name w:val="Text NPA"/>
    <w:uiPriority w:val="99"/>
    <w:rsid w:val="00A0185F"/>
    <w:rPr>
      <w:rFonts w:ascii="Courier New" w:hAnsi="Courier New" w:cs="Courier New"/>
    </w:rPr>
  </w:style>
  <w:style w:type="character" w:customStyle="1" w:styleId="val">
    <w:name w:val="val"/>
    <w:basedOn w:val="DefaultParagraphFont"/>
    <w:uiPriority w:val="99"/>
    <w:rsid w:val="00A0185F"/>
  </w:style>
  <w:style w:type="paragraph" w:styleId="Footer">
    <w:name w:val="footer"/>
    <w:basedOn w:val="Normal"/>
    <w:link w:val="FooterChar"/>
    <w:uiPriority w:val="99"/>
    <w:rsid w:val="00A0185F"/>
    <w:pPr>
      <w:tabs>
        <w:tab w:val="center" w:pos="4677"/>
        <w:tab w:val="right" w:pos="9355"/>
      </w:tabs>
      <w:spacing w:after="0"/>
    </w:pPr>
    <w:rPr>
      <w:sz w:val="28"/>
      <w:szCs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locked/>
    <w:rsid w:val="00A0185F"/>
    <w:rPr>
      <w:rFonts w:ascii="Times New Roman" w:hAnsi="Times New Roman" w:cs="Times New Roman"/>
      <w:sz w:val="28"/>
      <w:szCs w:val="28"/>
    </w:rPr>
  </w:style>
  <w:style w:type="character" w:styleId="PageNumber">
    <w:name w:val="page number"/>
    <w:basedOn w:val="DefaultParagraphFont"/>
    <w:uiPriority w:val="99"/>
    <w:rsid w:val="00A0185F"/>
  </w:style>
  <w:style w:type="paragraph" w:styleId="Header">
    <w:name w:val="header"/>
    <w:basedOn w:val="Normal"/>
    <w:link w:val="HeaderChar"/>
    <w:uiPriority w:val="99"/>
    <w:rsid w:val="00A0185F"/>
    <w:pPr>
      <w:tabs>
        <w:tab w:val="center" w:pos="4677"/>
        <w:tab w:val="right" w:pos="9355"/>
      </w:tabs>
      <w:spacing w:after="0"/>
    </w:pPr>
    <w:rPr>
      <w:sz w:val="28"/>
      <w:szCs w:val="28"/>
      <w:lang w:eastAsia="ru-R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A0185F"/>
    <w:rPr>
      <w:rFonts w:ascii="Times New Roman" w:hAnsi="Times New Roman" w:cs="Times New Roman"/>
      <w:sz w:val="28"/>
      <w:szCs w:val="28"/>
    </w:rPr>
  </w:style>
  <w:style w:type="character" w:customStyle="1" w:styleId="a0">
    <w:name w:val="Цветовое выделение"/>
    <w:uiPriority w:val="99"/>
    <w:rsid w:val="00A0185F"/>
    <w:rPr>
      <w:b/>
      <w:bCs/>
      <w:color w:val="000080"/>
    </w:rPr>
  </w:style>
  <w:style w:type="paragraph" w:customStyle="1" w:styleId="a1">
    <w:name w:val="Таблицы (моноширинный)"/>
    <w:basedOn w:val="Normal"/>
    <w:next w:val="Normal"/>
    <w:uiPriority w:val="99"/>
    <w:rsid w:val="00A0185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2">
    <w:name w:val="Знак Знак Знак Знак Знак Знак Знак"/>
    <w:basedOn w:val="Normal"/>
    <w:uiPriority w:val="99"/>
    <w:rsid w:val="00A0185F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character" w:customStyle="1" w:styleId="ConsPlusNormal0">
    <w:name w:val="ConsPlusNormal Знак"/>
    <w:link w:val="ConsPlusNormal"/>
    <w:uiPriority w:val="99"/>
    <w:locked/>
    <w:rsid w:val="00A0185F"/>
    <w:rPr>
      <w:rFonts w:ascii="Arial" w:hAnsi="Arial" w:cs="Arial"/>
      <w:sz w:val="22"/>
      <w:szCs w:val="22"/>
      <w:lang w:eastAsia="ru-RU"/>
    </w:rPr>
  </w:style>
  <w:style w:type="paragraph" w:styleId="NormalWeb">
    <w:name w:val="Normal (Web)"/>
    <w:basedOn w:val="Normal"/>
    <w:uiPriority w:val="99"/>
    <w:rsid w:val="00A0185F"/>
    <w:pPr>
      <w:spacing w:before="100" w:beforeAutospacing="1" w:after="100" w:afterAutospacing="1" w:line="240" w:lineRule="auto"/>
    </w:pPr>
    <w:rPr>
      <w:sz w:val="24"/>
      <w:szCs w:val="24"/>
      <w:lang w:eastAsia="ru-RU"/>
    </w:rPr>
  </w:style>
  <w:style w:type="table" w:styleId="TableGrid">
    <w:name w:val="Table Grid"/>
    <w:basedOn w:val="TableNormal"/>
    <w:uiPriority w:val="99"/>
    <w:rsid w:val="00A0185F"/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A0185F"/>
    <w:pPr>
      <w:ind w:left="720"/>
    </w:pPr>
  </w:style>
  <w:style w:type="paragraph" w:styleId="BalloonText">
    <w:name w:val="Balloon Text"/>
    <w:basedOn w:val="Normal"/>
    <w:link w:val="BalloonTextChar"/>
    <w:uiPriority w:val="99"/>
    <w:semiHidden/>
    <w:rsid w:val="00A0185F"/>
    <w:pPr>
      <w:spacing w:after="0"/>
    </w:pPr>
    <w:rPr>
      <w:rFonts w:ascii="Tahoma" w:hAnsi="Tahoma" w:cs="Tahoma"/>
      <w:sz w:val="16"/>
      <w:szCs w:val="16"/>
      <w:lang w:eastAsia="ru-RU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A0185F"/>
    <w:rPr>
      <w:rFonts w:ascii="Tahoma" w:hAnsi="Tahoma" w:cs="Tahoma"/>
      <w:sz w:val="16"/>
      <w:szCs w:val="16"/>
    </w:rPr>
  </w:style>
  <w:style w:type="paragraph" w:customStyle="1" w:styleId="a3">
    <w:name w:val="Знак"/>
    <w:basedOn w:val="Normal"/>
    <w:uiPriority w:val="99"/>
    <w:rsid w:val="00A0185F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styleId="Emphasis">
    <w:name w:val="Emphasis"/>
    <w:basedOn w:val="DefaultParagraphFont"/>
    <w:uiPriority w:val="99"/>
    <w:qFormat/>
    <w:rsid w:val="00A0185F"/>
    <w:rPr>
      <w:i/>
      <w:iCs/>
    </w:rPr>
  </w:style>
  <w:style w:type="paragraph" w:styleId="NoSpacing">
    <w:name w:val="No Spacing"/>
    <w:uiPriority w:val="99"/>
    <w:qFormat/>
    <w:rsid w:val="00A0185F"/>
    <w:rPr>
      <w:rFonts w:cs="Calibri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rsid w:val="00A0185F"/>
    <w:pPr>
      <w:spacing w:after="0" w:line="240" w:lineRule="auto"/>
    </w:pPr>
    <w:rPr>
      <w:rFonts w:eastAsia="Times New Rom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uiPriority w:val="99"/>
    <w:locked/>
    <w:rsid w:val="00A0185F"/>
    <w:rPr>
      <w:rFonts w:ascii="Calibri" w:hAnsi="Calibri" w:cs="Calibri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rsid w:val="00A0185F"/>
    <w:rPr>
      <w:vertAlign w:val="superscript"/>
    </w:rPr>
  </w:style>
  <w:style w:type="paragraph" w:customStyle="1" w:styleId="Default">
    <w:name w:val="Default"/>
    <w:uiPriority w:val="99"/>
    <w:rsid w:val="00A0185F"/>
    <w:pPr>
      <w:autoSpaceDE w:val="0"/>
      <w:autoSpaceDN w:val="0"/>
      <w:adjustRightInd w:val="0"/>
    </w:pPr>
    <w:rPr>
      <w:rFonts w:cs="Calibri"/>
      <w:color w:val="000000"/>
      <w:sz w:val="24"/>
      <w:szCs w:val="24"/>
      <w:lang w:eastAsia="en-US"/>
    </w:rPr>
  </w:style>
  <w:style w:type="character" w:styleId="CommentReference">
    <w:name w:val="annotation reference"/>
    <w:basedOn w:val="DefaultParagraphFont"/>
    <w:uiPriority w:val="99"/>
    <w:semiHidden/>
    <w:rsid w:val="00A0185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A0185F"/>
    <w:pPr>
      <w:spacing w:line="240" w:lineRule="auto"/>
    </w:pPr>
    <w:rPr>
      <w:rFonts w:eastAsia="Times New Roman"/>
      <w:sz w:val="20"/>
      <w:szCs w:val="20"/>
      <w:lang w:eastAsia="ru-RU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A0185F"/>
    <w:rPr>
      <w:rFonts w:ascii="Calibri" w:hAnsi="Calibri" w:cs="Calibri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A0185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locked/>
    <w:rsid w:val="00A0185F"/>
    <w:rPr>
      <w:b/>
      <w:bCs/>
    </w:rPr>
  </w:style>
  <w:style w:type="character" w:styleId="FollowedHyperlink">
    <w:name w:val="FollowedHyperlink"/>
    <w:basedOn w:val="DefaultParagraphFont"/>
    <w:uiPriority w:val="99"/>
    <w:rsid w:val="00A0185F"/>
    <w:rPr>
      <w:color w:val="auto"/>
      <w:u w:val="single"/>
    </w:rPr>
  </w:style>
  <w:style w:type="paragraph" w:customStyle="1" w:styleId="font5">
    <w:name w:val="font5"/>
    <w:basedOn w:val="Normal"/>
    <w:uiPriority w:val="99"/>
    <w:rsid w:val="00A018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nt6">
    <w:name w:val="font6"/>
    <w:basedOn w:val="Normal"/>
    <w:uiPriority w:val="99"/>
    <w:rsid w:val="00A018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Normal"/>
    <w:uiPriority w:val="99"/>
    <w:rsid w:val="00A018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66">
    <w:name w:val="xl66"/>
    <w:basedOn w:val="Normal"/>
    <w:uiPriority w:val="99"/>
    <w:rsid w:val="00A018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67">
    <w:name w:val="xl67"/>
    <w:basedOn w:val="Normal"/>
    <w:uiPriority w:val="99"/>
    <w:rsid w:val="00A018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Normal"/>
    <w:uiPriority w:val="99"/>
    <w:rsid w:val="00A0185F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69">
    <w:name w:val="xl69"/>
    <w:basedOn w:val="Normal"/>
    <w:uiPriority w:val="99"/>
    <w:rsid w:val="00A0185F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70">
    <w:name w:val="xl70"/>
    <w:basedOn w:val="Normal"/>
    <w:uiPriority w:val="99"/>
    <w:rsid w:val="00A018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Normal"/>
    <w:uiPriority w:val="99"/>
    <w:rsid w:val="00A018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72">
    <w:name w:val="xl72"/>
    <w:basedOn w:val="Normal"/>
    <w:uiPriority w:val="99"/>
    <w:rsid w:val="00A0185F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73">
    <w:name w:val="xl73"/>
    <w:basedOn w:val="Normal"/>
    <w:uiPriority w:val="99"/>
    <w:rsid w:val="00A018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Normal"/>
    <w:uiPriority w:val="99"/>
    <w:rsid w:val="00A0185F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Normal"/>
    <w:uiPriority w:val="99"/>
    <w:rsid w:val="00A018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Normal"/>
    <w:uiPriority w:val="99"/>
    <w:rsid w:val="00A0185F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Normal"/>
    <w:uiPriority w:val="99"/>
    <w:rsid w:val="00A0185F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Normal"/>
    <w:uiPriority w:val="99"/>
    <w:rsid w:val="00A0185F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Normal"/>
    <w:uiPriority w:val="99"/>
    <w:rsid w:val="00A0185F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Normal"/>
    <w:uiPriority w:val="99"/>
    <w:rsid w:val="00A0185F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Normal"/>
    <w:uiPriority w:val="99"/>
    <w:rsid w:val="00A0185F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82">
    <w:name w:val="xl82"/>
    <w:basedOn w:val="Normal"/>
    <w:uiPriority w:val="99"/>
    <w:rsid w:val="00A0185F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Normal"/>
    <w:uiPriority w:val="99"/>
    <w:rsid w:val="00A0185F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Normal"/>
    <w:uiPriority w:val="99"/>
    <w:rsid w:val="00A018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85">
    <w:name w:val="xl85"/>
    <w:basedOn w:val="Normal"/>
    <w:uiPriority w:val="99"/>
    <w:rsid w:val="00A018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86">
    <w:name w:val="xl86"/>
    <w:basedOn w:val="Normal"/>
    <w:uiPriority w:val="99"/>
    <w:rsid w:val="00A018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87">
    <w:name w:val="xl87"/>
    <w:basedOn w:val="Normal"/>
    <w:uiPriority w:val="99"/>
    <w:rsid w:val="00A0185F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Normal"/>
    <w:uiPriority w:val="99"/>
    <w:rsid w:val="00A0185F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Normal"/>
    <w:uiPriority w:val="99"/>
    <w:rsid w:val="00A0185F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90">
    <w:name w:val="xl90"/>
    <w:basedOn w:val="Normal"/>
    <w:uiPriority w:val="99"/>
    <w:rsid w:val="00A0185F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91">
    <w:name w:val="xl91"/>
    <w:basedOn w:val="Normal"/>
    <w:uiPriority w:val="99"/>
    <w:rsid w:val="00A0185F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92">
    <w:name w:val="xl92"/>
    <w:basedOn w:val="Normal"/>
    <w:uiPriority w:val="99"/>
    <w:rsid w:val="00A0185F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Normal"/>
    <w:uiPriority w:val="99"/>
    <w:rsid w:val="00A0185F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Normal"/>
    <w:uiPriority w:val="99"/>
    <w:rsid w:val="00A0185F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Normal"/>
    <w:uiPriority w:val="99"/>
    <w:rsid w:val="00A0185F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Normal"/>
    <w:uiPriority w:val="99"/>
    <w:rsid w:val="00A0185F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Normal"/>
    <w:uiPriority w:val="99"/>
    <w:rsid w:val="00A0185F"/>
    <w:pPr>
      <w:pBdr>
        <w:top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Normal"/>
    <w:uiPriority w:val="99"/>
    <w:rsid w:val="00A0185F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Normal"/>
    <w:uiPriority w:val="99"/>
    <w:rsid w:val="00A0185F"/>
    <w:pPr>
      <w:pBdr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Normal"/>
    <w:uiPriority w:val="99"/>
    <w:rsid w:val="00A0185F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">
    <w:name w:val="xl101"/>
    <w:basedOn w:val="Normal"/>
    <w:uiPriority w:val="99"/>
    <w:rsid w:val="00A0185F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2">
    <w:name w:val="xl102"/>
    <w:basedOn w:val="Normal"/>
    <w:uiPriority w:val="99"/>
    <w:rsid w:val="00A0185F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">
    <w:name w:val="xl103"/>
    <w:basedOn w:val="Normal"/>
    <w:uiPriority w:val="99"/>
    <w:rsid w:val="00A0185F"/>
    <w:pPr>
      <w:pBdr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4">
    <w:name w:val="xl104"/>
    <w:basedOn w:val="Normal"/>
    <w:uiPriority w:val="99"/>
    <w:rsid w:val="00A0185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5">
    <w:name w:val="xl105"/>
    <w:basedOn w:val="Normal"/>
    <w:uiPriority w:val="99"/>
    <w:rsid w:val="00A0185F"/>
    <w:pPr>
      <w:pBdr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6">
    <w:name w:val="xl106"/>
    <w:basedOn w:val="Normal"/>
    <w:uiPriority w:val="99"/>
    <w:rsid w:val="00A0185F"/>
    <w:pPr>
      <w:pBdr>
        <w:top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7">
    <w:name w:val="xl107"/>
    <w:basedOn w:val="Normal"/>
    <w:uiPriority w:val="99"/>
    <w:rsid w:val="00A0185F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8">
    <w:name w:val="xl108"/>
    <w:basedOn w:val="Normal"/>
    <w:uiPriority w:val="99"/>
    <w:rsid w:val="00A0185F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9">
    <w:name w:val="xl109"/>
    <w:basedOn w:val="Normal"/>
    <w:uiPriority w:val="99"/>
    <w:rsid w:val="00A0185F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">
    <w:name w:val="xl110"/>
    <w:basedOn w:val="Normal"/>
    <w:uiPriority w:val="99"/>
    <w:rsid w:val="00A0185F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Normal"/>
    <w:uiPriority w:val="99"/>
    <w:rsid w:val="00A0185F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2">
    <w:name w:val="xl112"/>
    <w:basedOn w:val="Normal"/>
    <w:uiPriority w:val="99"/>
    <w:rsid w:val="00A018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3">
    <w:name w:val="xl113"/>
    <w:basedOn w:val="Normal"/>
    <w:uiPriority w:val="99"/>
    <w:rsid w:val="00A0185F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4">
    <w:name w:val="xl114"/>
    <w:basedOn w:val="Normal"/>
    <w:uiPriority w:val="99"/>
    <w:rsid w:val="00A0185F"/>
    <w:pPr>
      <w:pBdr>
        <w:top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5">
    <w:name w:val="xl115"/>
    <w:basedOn w:val="Normal"/>
    <w:uiPriority w:val="99"/>
    <w:rsid w:val="00A0185F"/>
    <w:pPr>
      <w:pBdr>
        <w:top w:val="single" w:sz="4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6">
    <w:name w:val="xl116"/>
    <w:basedOn w:val="Normal"/>
    <w:uiPriority w:val="99"/>
    <w:rsid w:val="00A0185F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7">
    <w:name w:val="xl117"/>
    <w:basedOn w:val="Normal"/>
    <w:uiPriority w:val="99"/>
    <w:rsid w:val="00A0185F"/>
    <w:pPr>
      <w:pBdr>
        <w:top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8">
    <w:name w:val="xl118"/>
    <w:basedOn w:val="Normal"/>
    <w:uiPriority w:val="99"/>
    <w:rsid w:val="00A0185F"/>
    <w:pPr>
      <w:pBdr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9">
    <w:name w:val="xl119"/>
    <w:basedOn w:val="Normal"/>
    <w:uiPriority w:val="99"/>
    <w:rsid w:val="00A0185F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0">
    <w:name w:val="xl120"/>
    <w:basedOn w:val="Normal"/>
    <w:uiPriority w:val="99"/>
    <w:rsid w:val="00A0185F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1">
    <w:name w:val="xl121"/>
    <w:basedOn w:val="Normal"/>
    <w:uiPriority w:val="99"/>
    <w:rsid w:val="00A0185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2">
    <w:name w:val="xl122"/>
    <w:basedOn w:val="Normal"/>
    <w:uiPriority w:val="99"/>
    <w:rsid w:val="00A0185F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3">
    <w:name w:val="xl123"/>
    <w:basedOn w:val="Normal"/>
    <w:uiPriority w:val="99"/>
    <w:rsid w:val="00A0185F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4">
    <w:name w:val="xl124"/>
    <w:basedOn w:val="Normal"/>
    <w:uiPriority w:val="99"/>
    <w:rsid w:val="00A0185F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5">
    <w:name w:val="xl125"/>
    <w:basedOn w:val="Normal"/>
    <w:uiPriority w:val="99"/>
    <w:rsid w:val="00A0185F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6">
    <w:name w:val="xl126"/>
    <w:basedOn w:val="Normal"/>
    <w:uiPriority w:val="99"/>
    <w:rsid w:val="00A0185F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7">
    <w:name w:val="xl127"/>
    <w:basedOn w:val="Normal"/>
    <w:uiPriority w:val="99"/>
    <w:rsid w:val="00A0185F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8">
    <w:name w:val="xl128"/>
    <w:basedOn w:val="Normal"/>
    <w:uiPriority w:val="99"/>
    <w:rsid w:val="00A0185F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9">
    <w:name w:val="xl129"/>
    <w:basedOn w:val="Normal"/>
    <w:uiPriority w:val="99"/>
    <w:rsid w:val="00A0185F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0">
    <w:name w:val="xl130"/>
    <w:basedOn w:val="Normal"/>
    <w:uiPriority w:val="99"/>
    <w:rsid w:val="00A0185F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1">
    <w:name w:val="xl131"/>
    <w:basedOn w:val="Normal"/>
    <w:uiPriority w:val="99"/>
    <w:rsid w:val="00A0185F"/>
    <w:pPr>
      <w:pBdr>
        <w:top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2">
    <w:name w:val="xl132"/>
    <w:basedOn w:val="Normal"/>
    <w:uiPriority w:val="99"/>
    <w:rsid w:val="00A0185F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3">
    <w:name w:val="xl133"/>
    <w:basedOn w:val="Normal"/>
    <w:uiPriority w:val="99"/>
    <w:rsid w:val="00A0185F"/>
    <w:pPr>
      <w:pBdr>
        <w:top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4">
    <w:name w:val="xl134"/>
    <w:basedOn w:val="Normal"/>
    <w:uiPriority w:val="99"/>
    <w:rsid w:val="00A0185F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5">
    <w:name w:val="xl135"/>
    <w:basedOn w:val="Normal"/>
    <w:uiPriority w:val="99"/>
    <w:rsid w:val="00A0185F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6">
    <w:name w:val="xl136"/>
    <w:basedOn w:val="Normal"/>
    <w:uiPriority w:val="99"/>
    <w:rsid w:val="00A0185F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7">
    <w:name w:val="xl137"/>
    <w:basedOn w:val="Normal"/>
    <w:uiPriority w:val="99"/>
    <w:rsid w:val="00A0185F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8">
    <w:name w:val="xl138"/>
    <w:basedOn w:val="Normal"/>
    <w:uiPriority w:val="99"/>
    <w:rsid w:val="00A0185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9">
    <w:name w:val="xl139"/>
    <w:basedOn w:val="Normal"/>
    <w:uiPriority w:val="99"/>
    <w:rsid w:val="00A0185F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0">
    <w:name w:val="xl140"/>
    <w:basedOn w:val="Normal"/>
    <w:uiPriority w:val="99"/>
    <w:rsid w:val="00A0185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1">
    <w:name w:val="xl141"/>
    <w:basedOn w:val="Normal"/>
    <w:uiPriority w:val="99"/>
    <w:rsid w:val="00A0185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2">
    <w:name w:val="xl142"/>
    <w:basedOn w:val="Normal"/>
    <w:uiPriority w:val="99"/>
    <w:rsid w:val="00A0185F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3">
    <w:name w:val="xl143"/>
    <w:basedOn w:val="Normal"/>
    <w:uiPriority w:val="99"/>
    <w:rsid w:val="00A0185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4">
    <w:name w:val="xl144"/>
    <w:basedOn w:val="Normal"/>
    <w:uiPriority w:val="99"/>
    <w:rsid w:val="00A0185F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5">
    <w:name w:val="xl145"/>
    <w:basedOn w:val="Normal"/>
    <w:uiPriority w:val="99"/>
    <w:rsid w:val="00A0185F"/>
    <w:pPr>
      <w:pBdr>
        <w:top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6">
    <w:name w:val="xl146"/>
    <w:basedOn w:val="Normal"/>
    <w:uiPriority w:val="99"/>
    <w:rsid w:val="00A0185F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7">
    <w:name w:val="xl147"/>
    <w:basedOn w:val="Normal"/>
    <w:uiPriority w:val="99"/>
    <w:rsid w:val="00A0185F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8">
    <w:name w:val="xl148"/>
    <w:basedOn w:val="Normal"/>
    <w:uiPriority w:val="99"/>
    <w:rsid w:val="00A0185F"/>
    <w:pPr>
      <w:pBdr>
        <w:top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9">
    <w:name w:val="xl149"/>
    <w:basedOn w:val="Normal"/>
    <w:uiPriority w:val="99"/>
    <w:rsid w:val="00A0185F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0">
    <w:name w:val="xl150"/>
    <w:basedOn w:val="Normal"/>
    <w:uiPriority w:val="99"/>
    <w:rsid w:val="00A0185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1">
    <w:name w:val="xl151"/>
    <w:basedOn w:val="Normal"/>
    <w:uiPriority w:val="99"/>
    <w:rsid w:val="00A0185F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2">
    <w:name w:val="xl152"/>
    <w:basedOn w:val="Normal"/>
    <w:uiPriority w:val="99"/>
    <w:rsid w:val="00A0185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3">
    <w:name w:val="xl153"/>
    <w:basedOn w:val="Normal"/>
    <w:uiPriority w:val="99"/>
    <w:rsid w:val="00A0185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4">
    <w:name w:val="xl154"/>
    <w:basedOn w:val="Normal"/>
    <w:uiPriority w:val="99"/>
    <w:rsid w:val="00A0185F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5">
    <w:name w:val="xl155"/>
    <w:basedOn w:val="Normal"/>
    <w:uiPriority w:val="99"/>
    <w:rsid w:val="00A0185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6">
    <w:name w:val="xl156"/>
    <w:basedOn w:val="Normal"/>
    <w:uiPriority w:val="99"/>
    <w:rsid w:val="00A0185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7">
    <w:name w:val="xl157"/>
    <w:basedOn w:val="Normal"/>
    <w:uiPriority w:val="99"/>
    <w:rsid w:val="00A0185F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8">
    <w:name w:val="xl158"/>
    <w:basedOn w:val="Normal"/>
    <w:uiPriority w:val="99"/>
    <w:rsid w:val="00A0185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9">
    <w:name w:val="xl159"/>
    <w:basedOn w:val="Normal"/>
    <w:uiPriority w:val="99"/>
    <w:rsid w:val="00A0185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0">
    <w:name w:val="xl160"/>
    <w:basedOn w:val="Normal"/>
    <w:uiPriority w:val="99"/>
    <w:rsid w:val="00A0185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1">
    <w:name w:val="xl161"/>
    <w:basedOn w:val="Normal"/>
    <w:uiPriority w:val="99"/>
    <w:rsid w:val="00A0185F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2">
    <w:name w:val="xl162"/>
    <w:basedOn w:val="Normal"/>
    <w:uiPriority w:val="99"/>
    <w:rsid w:val="00A0185F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3">
    <w:name w:val="xl163"/>
    <w:basedOn w:val="Normal"/>
    <w:uiPriority w:val="99"/>
    <w:rsid w:val="00A0185F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4">
    <w:name w:val="xl164"/>
    <w:basedOn w:val="Normal"/>
    <w:uiPriority w:val="99"/>
    <w:rsid w:val="00A0185F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5">
    <w:name w:val="xl165"/>
    <w:basedOn w:val="Normal"/>
    <w:uiPriority w:val="99"/>
    <w:rsid w:val="00A0185F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6">
    <w:name w:val="xl166"/>
    <w:basedOn w:val="Normal"/>
    <w:uiPriority w:val="99"/>
    <w:rsid w:val="00A0185F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7">
    <w:name w:val="xl167"/>
    <w:basedOn w:val="Normal"/>
    <w:uiPriority w:val="99"/>
    <w:rsid w:val="00A0185F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8">
    <w:name w:val="xl168"/>
    <w:basedOn w:val="Normal"/>
    <w:uiPriority w:val="99"/>
    <w:rsid w:val="00A0185F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9">
    <w:name w:val="xl169"/>
    <w:basedOn w:val="Normal"/>
    <w:uiPriority w:val="99"/>
    <w:rsid w:val="00A0185F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0">
    <w:name w:val="xl170"/>
    <w:basedOn w:val="Normal"/>
    <w:uiPriority w:val="99"/>
    <w:rsid w:val="00A0185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1">
    <w:name w:val="xl171"/>
    <w:basedOn w:val="Normal"/>
    <w:uiPriority w:val="99"/>
    <w:rsid w:val="00A0185F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2">
    <w:name w:val="xl172"/>
    <w:basedOn w:val="Normal"/>
    <w:uiPriority w:val="99"/>
    <w:rsid w:val="00A0185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3">
    <w:name w:val="xl173"/>
    <w:basedOn w:val="Normal"/>
    <w:uiPriority w:val="99"/>
    <w:rsid w:val="00A0185F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74">
    <w:name w:val="xl174"/>
    <w:basedOn w:val="Normal"/>
    <w:uiPriority w:val="99"/>
    <w:rsid w:val="00A0185F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75">
    <w:name w:val="xl175"/>
    <w:basedOn w:val="Normal"/>
    <w:uiPriority w:val="99"/>
    <w:rsid w:val="00A0185F"/>
    <w:pPr>
      <w:pBdr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76">
    <w:name w:val="xl176"/>
    <w:basedOn w:val="Normal"/>
    <w:uiPriority w:val="99"/>
    <w:rsid w:val="00A0185F"/>
    <w:pPr>
      <w:pBdr>
        <w:lef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77">
    <w:name w:val="xl177"/>
    <w:basedOn w:val="Normal"/>
    <w:uiPriority w:val="99"/>
    <w:rsid w:val="00A0185F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78">
    <w:name w:val="xl178"/>
    <w:basedOn w:val="Normal"/>
    <w:uiPriority w:val="99"/>
    <w:rsid w:val="00A0185F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9">
    <w:name w:val="xl179"/>
    <w:basedOn w:val="Normal"/>
    <w:uiPriority w:val="99"/>
    <w:rsid w:val="00A0185F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0">
    <w:name w:val="xl180"/>
    <w:basedOn w:val="Normal"/>
    <w:uiPriority w:val="99"/>
    <w:rsid w:val="00A0185F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1">
    <w:name w:val="xl181"/>
    <w:basedOn w:val="Normal"/>
    <w:uiPriority w:val="99"/>
    <w:rsid w:val="00A018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182">
    <w:name w:val="xl182"/>
    <w:basedOn w:val="Normal"/>
    <w:uiPriority w:val="99"/>
    <w:rsid w:val="00A018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183">
    <w:name w:val="xl183"/>
    <w:basedOn w:val="Normal"/>
    <w:uiPriority w:val="99"/>
    <w:rsid w:val="00A018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84">
    <w:name w:val="xl184"/>
    <w:basedOn w:val="Normal"/>
    <w:uiPriority w:val="99"/>
    <w:rsid w:val="00A0185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85">
    <w:name w:val="xl185"/>
    <w:basedOn w:val="Normal"/>
    <w:uiPriority w:val="99"/>
    <w:rsid w:val="00A0185F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86">
    <w:name w:val="xl186"/>
    <w:basedOn w:val="Normal"/>
    <w:uiPriority w:val="99"/>
    <w:rsid w:val="00A0185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character" w:customStyle="1" w:styleId="apple-converted-space">
    <w:name w:val="apple-converted-space"/>
    <w:uiPriority w:val="99"/>
    <w:rsid w:val="00A0185F"/>
  </w:style>
  <w:style w:type="paragraph" w:customStyle="1" w:styleId="readerarticlelead">
    <w:name w:val="reader_article_lead"/>
    <w:basedOn w:val="Normal"/>
    <w:uiPriority w:val="99"/>
    <w:rsid w:val="00A018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ntryfilesize">
    <w:name w:val="entry_file_size"/>
    <w:basedOn w:val="Normal"/>
    <w:uiPriority w:val="99"/>
    <w:rsid w:val="00A018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4">
    <w:name w:val="Таблица: текст"/>
    <w:basedOn w:val="Normal"/>
    <w:link w:val="a5"/>
    <w:uiPriority w:val="99"/>
    <w:rsid w:val="00A0185F"/>
    <w:pPr>
      <w:spacing w:after="0" w:line="240" w:lineRule="auto"/>
      <w:jc w:val="both"/>
    </w:pPr>
    <w:rPr>
      <w:rFonts w:cs="Times New Roman"/>
      <w:sz w:val="20"/>
      <w:szCs w:val="20"/>
      <w:lang w:eastAsia="ru-RU"/>
    </w:rPr>
  </w:style>
  <w:style w:type="character" w:customStyle="1" w:styleId="a5">
    <w:name w:val="Таблица: текст Знак"/>
    <w:link w:val="a4"/>
    <w:uiPriority w:val="99"/>
    <w:locked/>
    <w:rsid w:val="00A0185F"/>
    <w:rPr>
      <w:rFonts w:ascii="Times New Roman" w:hAnsi="Times New Roman" w:cs="Times New Roman"/>
      <w:sz w:val="20"/>
      <w:szCs w:val="20"/>
      <w:lang w:eastAsia="ru-RU"/>
    </w:rPr>
  </w:style>
  <w:style w:type="numbering" w:customStyle="1" w:styleId="1">
    <w:name w:val="Стиль1"/>
    <w:rsid w:val="004353C6"/>
    <w:pPr>
      <w:numPr>
        <w:numId w:val="27"/>
      </w:numPr>
    </w:pPr>
  </w:style>
  <w:style w:type="numbering" w:customStyle="1" w:styleId="2">
    <w:name w:val="Стиль2"/>
    <w:rsid w:val="004353C6"/>
    <w:pPr>
      <w:numPr>
        <w:numId w:val="28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77</TotalTime>
  <Pages>19</Pages>
  <Words>3055</Words>
  <Characters>17416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Гузель Билалова</dc:creator>
  <cp:keywords/>
  <dc:description/>
  <cp:lastModifiedBy>Администрация города</cp:lastModifiedBy>
  <cp:revision>5</cp:revision>
  <cp:lastPrinted>2017-01-26T08:09:00Z</cp:lastPrinted>
  <dcterms:created xsi:type="dcterms:W3CDTF">2017-01-24T11:36:00Z</dcterms:created>
  <dcterms:modified xsi:type="dcterms:W3CDTF">2017-01-26T08:09:00Z</dcterms:modified>
</cp:coreProperties>
</file>